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6232C" w14:textId="77777777" w:rsidR="00935D52" w:rsidRDefault="00935D52">
      <w:pPr>
        <w:pStyle w:val="Plattetekst"/>
        <w:rPr>
          <w:rFonts w:ascii="Times New Roman"/>
          <w:sz w:val="20"/>
        </w:rPr>
      </w:pPr>
    </w:p>
    <w:p w14:paraId="20C03A36" w14:textId="77777777" w:rsidR="00935D52" w:rsidRDefault="00935D52">
      <w:pPr>
        <w:pStyle w:val="Plattetekst"/>
        <w:rPr>
          <w:rFonts w:ascii="Times New Roman"/>
          <w:sz w:val="20"/>
        </w:rPr>
      </w:pPr>
    </w:p>
    <w:p w14:paraId="0985DA53" w14:textId="77777777" w:rsidR="00935D52" w:rsidRDefault="00935D52">
      <w:pPr>
        <w:pStyle w:val="Plattetekst"/>
        <w:rPr>
          <w:rFonts w:ascii="Times New Roman"/>
          <w:sz w:val="20"/>
        </w:rPr>
      </w:pPr>
    </w:p>
    <w:p w14:paraId="6F15582C" w14:textId="77777777" w:rsidR="00935D52" w:rsidRDefault="00935D52">
      <w:pPr>
        <w:pStyle w:val="Plattetekst"/>
        <w:rPr>
          <w:rFonts w:ascii="Times New Roman"/>
          <w:sz w:val="20"/>
        </w:rPr>
      </w:pPr>
    </w:p>
    <w:p w14:paraId="20E48EC4" w14:textId="77777777" w:rsidR="00935D52" w:rsidRDefault="00935D52">
      <w:pPr>
        <w:pStyle w:val="Plattetekst"/>
        <w:rPr>
          <w:rFonts w:ascii="Times New Roman"/>
          <w:sz w:val="20"/>
        </w:rPr>
      </w:pPr>
    </w:p>
    <w:p w14:paraId="7B45B590" w14:textId="77777777" w:rsidR="00935D52" w:rsidRDefault="00935D52">
      <w:pPr>
        <w:pStyle w:val="Plattetekst"/>
        <w:spacing w:before="9"/>
        <w:rPr>
          <w:rFonts w:ascii="Times New Roman"/>
          <w:sz w:val="16"/>
        </w:rPr>
      </w:pPr>
    </w:p>
    <w:p w14:paraId="3C5356A4" w14:textId="77777777" w:rsidR="00935D52" w:rsidRDefault="00F228B8">
      <w:pPr>
        <w:pStyle w:val="Kop1"/>
        <w:spacing w:before="56"/>
      </w:pPr>
      <w:r>
        <w:t>Social return verplichting</w:t>
      </w:r>
    </w:p>
    <w:p w14:paraId="642F98D5" w14:textId="77777777" w:rsidR="00935D52" w:rsidRDefault="00935D52">
      <w:pPr>
        <w:pStyle w:val="Plattetekst"/>
        <w:rPr>
          <w:b/>
        </w:rPr>
      </w:pPr>
    </w:p>
    <w:p w14:paraId="1107199E" w14:textId="77777777" w:rsidR="00935D52" w:rsidRDefault="00935D52">
      <w:pPr>
        <w:pStyle w:val="Plattetekst"/>
        <w:spacing w:before="5"/>
        <w:rPr>
          <w:b/>
          <w:sz w:val="16"/>
        </w:rPr>
      </w:pPr>
    </w:p>
    <w:p w14:paraId="586E8E00" w14:textId="7D814937" w:rsidR="00935D52" w:rsidRDefault="00F228B8">
      <w:pPr>
        <w:pStyle w:val="Plattetekst"/>
        <w:ind w:left="116" w:right="225"/>
      </w:pPr>
      <w:r>
        <w:t xml:space="preserve">De gemeente </w:t>
      </w:r>
      <w:r w:rsidR="001F432B">
        <w:t>Heerde</w:t>
      </w:r>
      <w:r>
        <w:t xml:space="preserve"> hecht waarde aan maatschappelijk verantwoord ondernemen. In dat kader is social return onderdeel van het duurzame inkoopbeleid en wordt door de gemeente </w:t>
      </w:r>
      <w:r w:rsidR="001F432B">
        <w:t>Heerde</w:t>
      </w:r>
      <w:r>
        <w:t xml:space="preserve"> een social return verplichting aan de opdrachtnemer opgelegd met als doel een economisch een sociaal gezonde arbeidsmarktregio te krijgen.</w:t>
      </w:r>
    </w:p>
    <w:p w14:paraId="244A7A68" w14:textId="77777777" w:rsidR="00935D52" w:rsidRDefault="00935D52">
      <w:pPr>
        <w:pStyle w:val="Plattetekst"/>
      </w:pPr>
    </w:p>
    <w:p w14:paraId="5846AA8B" w14:textId="77777777" w:rsidR="00935D52" w:rsidRDefault="00935D52">
      <w:pPr>
        <w:pStyle w:val="Plattetekst"/>
        <w:spacing w:before="5"/>
        <w:rPr>
          <w:sz w:val="16"/>
        </w:rPr>
      </w:pPr>
    </w:p>
    <w:p w14:paraId="2A096A45" w14:textId="77777777" w:rsidR="00935D52" w:rsidRPr="001F432B" w:rsidRDefault="00F228B8">
      <w:pPr>
        <w:pStyle w:val="Plattetekst"/>
        <w:ind w:left="116" w:right="106"/>
      </w:pPr>
      <w:r w:rsidRPr="001F432B">
        <w:t>Voor deze opdracht, zoals omschreven in het aanbestedingsdocument, dient tenminste 5% van de opdrachtwaarde exclusief BTW ingezet te worden ten behoeve van social return. Het genoemde percentage wordt aan de hand van de inschrijving uitgedrukt in een bedrag (percentage social return x</w:t>
      </w:r>
      <w:r w:rsidRPr="001F432B">
        <w:rPr>
          <w:spacing w:val="-30"/>
        </w:rPr>
        <w:t xml:space="preserve"> </w:t>
      </w:r>
      <w:r w:rsidRPr="001F432B">
        <w:t>opdrachtwaarde),</w:t>
      </w:r>
      <w:r w:rsidRPr="001F432B">
        <w:rPr>
          <w:spacing w:val="-29"/>
        </w:rPr>
        <w:t xml:space="preserve"> </w:t>
      </w:r>
      <w:r w:rsidRPr="001F432B">
        <w:t>hierna</w:t>
      </w:r>
      <w:r w:rsidRPr="001F432B">
        <w:rPr>
          <w:spacing w:val="-31"/>
        </w:rPr>
        <w:t xml:space="preserve"> </w:t>
      </w:r>
      <w:r w:rsidRPr="001F432B">
        <w:t>te</w:t>
      </w:r>
      <w:r w:rsidRPr="001F432B">
        <w:rPr>
          <w:spacing w:val="-29"/>
        </w:rPr>
        <w:t xml:space="preserve"> </w:t>
      </w:r>
      <w:r w:rsidRPr="001F432B">
        <w:t>noemen</w:t>
      </w:r>
      <w:r w:rsidRPr="001F432B">
        <w:rPr>
          <w:spacing w:val="-30"/>
        </w:rPr>
        <w:t xml:space="preserve"> </w:t>
      </w:r>
      <w:r w:rsidRPr="001F432B">
        <w:t>de</w:t>
      </w:r>
      <w:r w:rsidRPr="001F432B">
        <w:rPr>
          <w:spacing w:val="-31"/>
        </w:rPr>
        <w:t xml:space="preserve"> </w:t>
      </w:r>
      <w:r w:rsidRPr="001F432B">
        <w:t>“social</w:t>
      </w:r>
      <w:r w:rsidRPr="001F432B">
        <w:rPr>
          <w:spacing w:val="-31"/>
        </w:rPr>
        <w:t xml:space="preserve"> </w:t>
      </w:r>
      <w:r w:rsidRPr="001F432B">
        <w:t>return</w:t>
      </w:r>
      <w:r w:rsidRPr="001F432B">
        <w:rPr>
          <w:spacing w:val="-30"/>
        </w:rPr>
        <w:t xml:space="preserve"> </w:t>
      </w:r>
      <w:r w:rsidRPr="001F432B">
        <w:t>verplichting”.</w:t>
      </w:r>
      <w:r w:rsidRPr="001F432B">
        <w:rPr>
          <w:spacing w:val="-29"/>
        </w:rPr>
        <w:t xml:space="preserve"> </w:t>
      </w:r>
      <w:r w:rsidRPr="001F432B">
        <w:t>De</w:t>
      </w:r>
      <w:r w:rsidRPr="001F432B">
        <w:rPr>
          <w:spacing w:val="-17"/>
        </w:rPr>
        <w:t xml:space="preserve"> </w:t>
      </w:r>
      <w:r w:rsidRPr="001F432B">
        <w:t>social</w:t>
      </w:r>
      <w:r w:rsidRPr="001F432B">
        <w:rPr>
          <w:spacing w:val="-19"/>
        </w:rPr>
        <w:t xml:space="preserve"> </w:t>
      </w:r>
      <w:r w:rsidRPr="001F432B">
        <w:t>return</w:t>
      </w:r>
      <w:r w:rsidRPr="001F432B">
        <w:rPr>
          <w:spacing w:val="-19"/>
        </w:rPr>
        <w:t xml:space="preserve"> </w:t>
      </w:r>
      <w:r w:rsidRPr="001F432B">
        <w:t>verplichting kan uitsluitend worden ingevuld door middel van de onderstaande mogelijkheden en dient binnen de vastgestelde contractperiode te worden uitgevoerd conform de</w:t>
      </w:r>
      <w:r w:rsidRPr="001F432B">
        <w:rPr>
          <w:spacing w:val="-5"/>
        </w:rPr>
        <w:t xml:space="preserve"> </w:t>
      </w:r>
      <w:r w:rsidRPr="001F432B">
        <w:t>overeenkomst.</w:t>
      </w:r>
    </w:p>
    <w:p w14:paraId="463E8F64" w14:textId="796BAAA3" w:rsidR="00935D52" w:rsidRDefault="00F228B8">
      <w:pPr>
        <w:pStyle w:val="Plattetekst"/>
        <w:spacing w:before="100"/>
        <w:ind w:left="116" w:right="407"/>
      </w:pPr>
      <w:r>
        <w:t xml:space="preserve">De keuze van de invulling van de social return verplichting is binnen de beschreven mogelijkheden vrij, heeft een relatie met de opdracht en vindt altijd plaats in overleg met de coördinator social return van de gemeente </w:t>
      </w:r>
      <w:r w:rsidR="001F432B">
        <w:t>Heerde</w:t>
      </w:r>
      <w:r>
        <w:t xml:space="preserve">. Binnen zeven kalenderdagen na definitieve gunning van de opdracht dient de opdrachtnemer contact op te nemen met de social return coördinator van de gemeente </w:t>
      </w:r>
      <w:r w:rsidR="001F432B">
        <w:t>Heerde</w:t>
      </w:r>
      <w:r>
        <w:t xml:space="preserve">, </w:t>
      </w:r>
      <w:r w:rsidR="006706F3">
        <w:t xml:space="preserve">mevr. A. Kool, 0578-699494, </w:t>
      </w:r>
      <w:hyperlink r:id="rId7" w:history="1">
        <w:r w:rsidR="006706F3" w:rsidRPr="00386D18">
          <w:rPr>
            <w:rStyle w:val="Hyperlink"/>
          </w:rPr>
          <w:t>a.kool@heerde.nl</w:t>
        </w:r>
      </w:hyperlink>
      <w:r w:rsidR="006706F3">
        <w:t>.</w:t>
      </w:r>
    </w:p>
    <w:p w14:paraId="1BDC3CDC" w14:textId="2F919ABD" w:rsidR="00935D52" w:rsidRDefault="00F228B8" w:rsidP="006706F3">
      <w:pPr>
        <w:pStyle w:val="Plattetekst"/>
        <w:spacing w:before="100"/>
        <w:ind w:left="116" w:right="211"/>
      </w:pPr>
      <w:r>
        <w:t xml:space="preserve">De gemeente </w:t>
      </w:r>
      <w:r w:rsidR="001F432B">
        <w:t>Heerde</w:t>
      </w:r>
      <w:r>
        <w:t xml:space="preserve"> maakt gebruik van de WIZZR-applicatie voor monitoring van de social returnactiviteiten. De verantwoordelijkheid voor de invulling van de social return verplichting en het aanleveren van de gevraagde gegevens in het registratiesysteem ligt volledig bij de opdrachtnemer zelf. </w:t>
      </w:r>
    </w:p>
    <w:p w14:paraId="6B177A05" w14:textId="77777777" w:rsidR="00935D52" w:rsidRDefault="00935D52">
      <w:pPr>
        <w:pStyle w:val="Plattetekst"/>
        <w:spacing w:before="6"/>
        <w:rPr>
          <w:sz w:val="16"/>
        </w:rPr>
      </w:pPr>
    </w:p>
    <w:p w14:paraId="7EB0F132" w14:textId="77777777" w:rsidR="00935D52" w:rsidRDefault="00F228B8">
      <w:pPr>
        <w:pStyle w:val="Plattetekst"/>
        <w:ind w:left="116"/>
      </w:pPr>
      <w:r>
        <w:t>De mogelijkheden van de inzet van social return zijn;</w:t>
      </w:r>
    </w:p>
    <w:p w14:paraId="65221435" w14:textId="77777777" w:rsidR="00935D52" w:rsidRDefault="00F228B8">
      <w:pPr>
        <w:pStyle w:val="Lijstalinea"/>
        <w:numPr>
          <w:ilvl w:val="0"/>
          <w:numId w:val="4"/>
        </w:numPr>
        <w:tabs>
          <w:tab w:val="left" w:pos="335"/>
        </w:tabs>
        <w:spacing w:before="101"/>
      </w:pPr>
      <w:r>
        <w:t>Arbeidsparticipatie</w:t>
      </w:r>
    </w:p>
    <w:p w14:paraId="676E17A2" w14:textId="77777777" w:rsidR="00935D52" w:rsidRDefault="00F228B8">
      <w:pPr>
        <w:pStyle w:val="Lijstalinea"/>
        <w:numPr>
          <w:ilvl w:val="0"/>
          <w:numId w:val="4"/>
        </w:numPr>
        <w:tabs>
          <w:tab w:val="left" w:pos="335"/>
        </w:tabs>
      </w:pPr>
      <w:r>
        <w:t>PSO Certificering / Maatschappelijke</w:t>
      </w:r>
      <w:r>
        <w:rPr>
          <w:spacing w:val="-7"/>
        </w:rPr>
        <w:t xml:space="preserve"> </w:t>
      </w:r>
      <w:r>
        <w:t>activiteiten</w:t>
      </w:r>
    </w:p>
    <w:p w14:paraId="058D8EA7" w14:textId="77777777" w:rsidR="00935D52" w:rsidRDefault="00F228B8">
      <w:pPr>
        <w:pStyle w:val="Lijstalinea"/>
        <w:numPr>
          <w:ilvl w:val="0"/>
          <w:numId w:val="4"/>
        </w:numPr>
        <w:tabs>
          <w:tab w:val="left" w:pos="335"/>
        </w:tabs>
        <w:spacing w:before="101"/>
      </w:pPr>
      <w:r>
        <w:t>Opdracht sociale</w:t>
      </w:r>
      <w:r>
        <w:rPr>
          <w:spacing w:val="-5"/>
        </w:rPr>
        <w:t xml:space="preserve"> </w:t>
      </w:r>
      <w:r>
        <w:t>werkvoorziening</w:t>
      </w:r>
    </w:p>
    <w:p w14:paraId="22A64641" w14:textId="77777777" w:rsidR="00935D52" w:rsidRDefault="00935D52">
      <w:pPr>
        <w:pStyle w:val="Plattetekst"/>
      </w:pPr>
    </w:p>
    <w:p w14:paraId="5FE1FE2F" w14:textId="77777777" w:rsidR="00935D52" w:rsidRDefault="00935D52">
      <w:pPr>
        <w:pStyle w:val="Plattetekst"/>
        <w:spacing w:before="4"/>
        <w:rPr>
          <w:sz w:val="16"/>
        </w:rPr>
      </w:pPr>
    </w:p>
    <w:p w14:paraId="52E4B1D4" w14:textId="77777777" w:rsidR="001F432B" w:rsidRDefault="00F228B8" w:rsidP="001F432B">
      <w:pPr>
        <w:pStyle w:val="Plattetekst"/>
        <w:ind w:left="116"/>
      </w:pPr>
      <w:r>
        <w:t>Een combinatie van deze mogelijkheden voor de inzet van social return is toegestaan.</w:t>
      </w:r>
    </w:p>
    <w:p w14:paraId="092F5990" w14:textId="2A86E377" w:rsidR="00935D52" w:rsidRDefault="001F432B" w:rsidP="001F432B">
      <w:pPr>
        <w:pStyle w:val="Plattetekst"/>
        <w:ind w:left="116"/>
      </w:pPr>
      <w:r>
        <w:t>I</w:t>
      </w:r>
      <w:r w:rsidR="00F228B8">
        <w:t>ndien de opdrachtnemer de opdracht samen met partner(s) en/of onderaannemer(s) uitvoert, kan in overleg met de gemeente</w:t>
      </w:r>
      <w:r>
        <w:t xml:space="preserve"> Heerde</w:t>
      </w:r>
      <w:r w:rsidR="00F228B8">
        <w:t xml:space="preserve"> of werkbedrijf Lucrato de feitelijke uitvoering van de social return verplichting (deels) uitgevoerd worden door deze partner(s) en/of onderaannemer(s). De opdrachtnemer blijft verantwoordelijk en aanspreekbaar voor de invulling van de social return verplichting. Ook als die door partner(s) en/of onderaannemer(s) ingevuld wordt.</w:t>
      </w:r>
    </w:p>
    <w:p w14:paraId="788B9332" w14:textId="77777777" w:rsidR="00935D52" w:rsidRDefault="00935D52">
      <w:pPr>
        <w:spacing w:line="328" w:lineRule="auto"/>
        <w:sectPr w:rsidR="00935D52">
          <w:headerReference w:type="default" r:id="rId8"/>
          <w:footerReference w:type="default" r:id="rId9"/>
          <w:type w:val="continuous"/>
          <w:pgSz w:w="11910" w:h="16840"/>
          <w:pgMar w:top="1780" w:right="1300" w:bottom="360" w:left="1300" w:header="1318" w:footer="162" w:gutter="0"/>
          <w:pgNumType w:start="1"/>
          <w:cols w:space="708"/>
        </w:sectPr>
      </w:pPr>
    </w:p>
    <w:p w14:paraId="1D9AD39C" w14:textId="77777777" w:rsidR="00935D52" w:rsidRDefault="00935D52">
      <w:pPr>
        <w:pStyle w:val="Plattetekst"/>
        <w:rPr>
          <w:sz w:val="20"/>
        </w:rPr>
      </w:pPr>
    </w:p>
    <w:p w14:paraId="57B4D79F" w14:textId="77777777" w:rsidR="00935D52" w:rsidRDefault="00935D52">
      <w:pPr>
        <w:pStyle w:val="Plattetekst"/>
        <w:rPr>
          <w:sz w:val="20"/>
        </w:rPr>
      </w:pPr>
    </w:p>
    <w:p w14:paraId="4FC0C155" w14:textId="77777777" w:rsidR="00935D52" w:rsidRDefault="00935D52">
      <w:pPr>
        <w:pStyle w:val="Plattetekst"/>
        <w:rPr>
          <w:sz w:val="20"/>
        </w:rPr>
      </w:pPr>
    </w:p>
    <w:p w14:paraId="30C5BA2A" w14:textId="77777777" w:rsidR="00935D52" w:rsidRDefault="00935D52">
      <w:pPr>
        <w:pStyle w:val="Plattetekst"/>
        <w:spacing w:before="11"/>
        <w:rPr>
          <w:sz w:val="19"/>
        </w:rPr>
      </w:pPr>
    </w:p>
    <w:p w14:paraId="2C83A065" w14:textId="77777777" w:rsidR="00935D52" w:rsidRDefault="00F228B8">
      <w:pPr>
        <w:pStyle w:val="Plattetekst"/>
        <w:spacing w:before="57"/>
        <w:ind w:left="116"/>
      </w:pPr>
      <w:r>
        <w:t>Ad. 1 Arbeidsparticipatie</w:t>
      </w:r>
    </w:p>
    <w:p w14:paraId="50AD12F0" w14:textId="3B742CB9" w:rsidR="00935D52" w:rsidRDefault="00F228B8">
      <w:pPr>
        <w:pStyle w:val="Plattetekst"/>
        <w:spacing w:before="98"/>
        <w:ind w:left="116" w:right="152"/>
      </w:pPr>
      <w:r>
        <w:t xml:space="preserve">Social return heeft als doel de arbeidsparticipatie van mensen met een afstand tot de arbeidsmarkt te vergroten en het biedt hen de mogelijkheid om werkervaring op te doen. Het gaat zowel om tijdelijke en/of duurzame inzet van werkzoekenden en mensen met een beperkte inzetbaarheid. Ook de inzet van stages, BBL- en BOL-trajecten vallen hieronder. De gemeente </w:t>
      </w:r>
      <w:r w:rsidR="001F432B">
        <w:t>Heerde</w:t>
      </w:r>
      <w:r>
        <w:t xml:space="preserve"> hanteert het Bouwblokkenmodel social return als waarderingsmethodiek.</w:t>
      </w:r>
    </w:p>
    <w:p w14:paraId="1ABC6FA2" w14:textId="77777777" w:rsidR="00935D52" w:rsidRDefault="00F228B8">
      <w:pPr>
        <w:pStyle w:val="Plattetekst"/>
        <w:spacing w:before="101"/>
        <w:ind w:left="116" w:right="159"/>
      </w:pPr>
      <w:r>
        <w:t>De opdrachtnemer is zelf verantwoordelijk voor het aantrekken van kandidaten. Een kandidaat kan ter vervulling van de social return verplichting uitsluitend worden opgevoerd als de medewerker behoort tot de doelgroep van social return, zoals beschreven in onderstaande tabel. Een opgevoerde medewerker die hier niet onder valt telt niet mee voor de invulling van de social return verplichting en de opgevoerde uren zullen in dat geval worden afgekeurd.</w:t>
      </w:r>
    </w:p>
    <w:p w14:paraId="4A1369A6" w14:textId="77777777" w:rsidR="00935D52" w:rsidRDefault="00935D52">
      <w:pPr>
        <w:pStyle w:val="Plattetekst"/>
        <w:rPr>
          <w:sz w:val="20"/>
        </w:rPr>
      </w:pPr>
    </w:p>
    <w:p w14:paraId="65C8F04D" w14:textId="77777777" w:rsidR="00935D52" w:rsidRDefault="00935D52">
      <w:pPr>
        <w:pStyle w:val="Plattetekst"/>
        <w:spacing w:before="5" w:after="1"/>
        <w:rPr>
          <w:sz w:val="18"/>
        </w:rPr>
      </w:pPr>
    </w:p>
    <w:tbl>
      <w:tblPr>
        <w:tblStyle w:val="TableNormal"/>
        <w:tblW w:w="0" w:type="auto"/>
        <w:tblInd w:w="12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3291"/>
        <w:gridCol w:w="2873"/>
        <w:gridCol w:w="2900"/>
      </w:tblGrid>
      <w:tr w:rsidR="00935D52" w14:paraId="681B0667" w14:textId="77777777">
        <w:trPr>
          <w:trHeight w:val="1838"/>
        </w:trPr>
        <w:tc>
          <w:tcPr>
            <w:tcW w:w="3291" w:type="dxa"/>
          </w:tcPr>
          <w:p w14:paraId="68B7A27F" w14:textId="77777777" w:rsidR="00935D52" w:rsidRDefault="00F228B8">
            <w:pPr>
              <w:pStyle w:val="TableParagraph"/>
              <w:ind w:left="110"/>
              <w:rPr>
                <w:b/>
              </w:rPr>
            </w:pPr>
            <w:r>
              <w:rPr>
                <w:b/>
              </w:rPr>
              <w:t>Doelgroep</w:t>
            </w:r>
          </w:p>
        </w:tc>
        <w:tc>
          <w:tcPr>
            <w:tcW w:w="2873" w:type="dxa"/>
          </w:tcPr>
          <w:p w14:paraId="67E1CAE2" w14:textId="77777777" w:rsidR="00935D52" w:rsidRDefault="00F228B8">
            <w:pPr>
              <w:pStyle w:val="TableParagraph"/>
              <w:ind w:right="105"/>
              <w:rPr>
                <w:b/>
              </w:rPr>
            </w:pPr>
            <w:r>
              <w:rPr>
                <w:b/>
              </w:rPr>
              <w:t>Jaartarief* t.b.v. invulling social return verplichting (op basis van fulltime dienstverband)</w:t>
            </w:r>
          </w:p>
        </w:tc>
        <w:tc>
          <w:tcPr>
            <w:tcW w:w="2900" w:type="dxa"/>
          </w:tcPr>
          <w:p w14:paraId="5C313DC1" w14:textId="77777777" w:rsidR="00935D52" w:rsidRDefault="00F228B8">
            <w:pPr>
              <w:pStyle w:val="TableParagraph"/>
              <w:ind w:right="645"/>
              <w:rPr>
                <w:b/>
              </w:rPr>
            </w:pPr>
            <w:r>
              <w:rPr>
                <w:b/>
              </w:rPr>
              <w:t>Doelgroep die bij opdrachtnemer te werk gesteld zijn mogen meetellen gedurende een periode van</w:t>
            </w:r>
          </w:p>
        </w:tc>
      </w:tr>
      <w:tr w:rsidR="00935D52" w14:paraId="47A2A223" w14:textId="77777777">
        <w:trPr>
          <w:trHeight w:val="762"/>
        </w:trPr>
        <w:tc>
          <w:tcPr>
            <w:tcW w:w="3291" w:type="dxa"/>
          </w:tcPr>
          <w:p w14:paraId="6FD18FD5" w14:textId="77777777" w:rsidR="00935D52" w:rsidRDefault="00F228B8">
            <w:pPr>
              <w:pStyle w:val="TableParagraph"/>
              <w:ind w:left="110" w:right="1083"/>
            </w:pPr>
            <w:r>
              <w:t>Participatiewet &lt; 2jaar (nietarbeidsbeperkten)</w:t>
            </w:r>
          </w:p>
        </w:tc>
        <w:tc>
          <w:tcPr>
            <w:tcW w:w="2873" w:type="dxa"/>
          </w:tcPr>
          <w:p w14:paraId="5587C63B" w14:textId="77777777" w:rsidR="00935D52" w:rsidRDefault="00F228B8">
            <w:pPr>
              <w:pStyle w:val="TableParagraph"/>
              <w:spacing w:before="115"/>
              <w:rPr>
                <w:rFonts w:ascii="Arial" w:hAnsi="Arial"/>
              </w:rPr>
            </w:pPr>
            <w:r>
              <w:rPr>
                <w:rFonts w:ascii="Arial" w:hAnsi="Arial"/>
              </w:rPr>
              <w:t>€ 30.000</w:t>
            </w:r>
          </w:p>
        </w:tc>
        <w:tc>
          <w:tcPr>
            <w:tcW w:w="2900" w:type="dxa"/>
          </w:tcPr>
          <w:p w14:paraId="54CC95FB" w14:textId="77777777" w:rsidR="00935D52" w:rsidRDefault="00F228B8">
            <w:pPr>
              <w:pStyle w:val="TableParagraph"/>
            </w:pPr>
            <w:r>
              <w:t>2 jaar</w:t>
            </w:r>
          </w:p>
        </w:tc>
      </w:tr>
      <w:tr w:rsidR="00935D52" w14:paraId="19CE686A" w14:textId="77777777">
        <w:trPr>
          <w:trHeight w:val="762"/>
        </w:trPr>
        <w:tc>
          <w:tcPr>
            <w:tcW w:w="3291" w:type="dxa"/>
          </w:tcPr>
          <w:p w14:paraId="4532FE64" w14:textId="77777777" w:rsidR="00935D52" w:rsidRDefault="00F228B8">
            <w:pPr>
              <w:pStyle w:val="TableParagraph"/>
              <w:ind w:left="110" w:right="1082"/>
            </w:pPr>
            <w:r>
              <w:t>Participatiewet &gt; 2 jaar (nietarbeidsbeperkten)</w:t>
            </w:r>
          </w:p>
        </w:tc>
        <w:tc>
          <w:tcPr>
            <w:tcW w:w="2873" w:type="dxa"/>
          </w:tcPr>
          <w:p w14:paraId="50562ED3" w14:textId="77777777" w:rsidR="00935D52" w:rsidRDefault="00F228B8">
            <w:pPr>
              <w:pStyle w:val="TableParagraph"/>
              <w:spacing w:before="115"/>
              <w:rPr>
                <w:rFonts w:ascii="Arial" w:hAnsi="Arial"/>
              </w:rPr>
            </w:pPr>
            <w:r>
              <w:rPr>
                <w:rFonts w:ascii="Arial" w:hAnsi="Arial"/>
              </w:rPr>
              <w:t>€ 40.000</w:t>
            </w:r>
          </w:p>
        </w:tc>
        <w:tc>
          <w:tcPr>
            <w:tcW w:w="2900" w:type="dxa"/>
          </w:tcPr>
          <w:p w14:paraId="154F2F18" w14:textId="77777777" w:rsidR="00935D52" w:rsidRDefault="00F228B8">
            <w:pPr>
              <w:pStyle w:val="TableParagraph"/>
            </w:pPr>
            <w:r>
              <w:t>2 jaar</w:t>
            </w:r>
          </w:p>
        </w:tc>
      </w:tr>
      <w:tr w:rsidR="00935D52" w14:paraId="18A49EFB" w14:textId="77777777">
        <w:trPr>
          <w:trHeight w:val="1031"/>
        </w:trPr>
        <w:tc>
          <w:tcPr>
            <w:tcW w:w="3291" w:type="dxa"/>
          </w:tcPr>
          <w:p w14:paraId="1E8862EE" w14:textId="77777777" w:rsidR="00935D52" w:rsidRDefault="00F228B8">
            <w:pPr>
              <w:pStyle w:val="TableParagraph"/>
              <w:ind w:left="110" w:right="77"/>
            </w:pPr>
            <w:r>
              <w:t>Participatiewet (vallend onder doelgroepregister/banenafspraak)</w:t>
            </w:r>
          </w:p>
        </w:tc>
        <w:tc>
          <w:tcPr>
            <w:tcW w:w="2873" w:type="dxa"/>
          </w:tcPr>
          <w:p w14:paraId="714815AE" w14:textId="77777777" w:rsidR="00935D52" w:rsidRDefault="00F228B8">
            <w:pPr>
              <w:pStyle w:val="TableParagraph"/>
              <w:spacing w:before="115"/>
              <w:rPr>
                <w:rFonts w:ascii="Arial" w:hAnsi="Arial"/>
              </w:rPr>
            </w:pPr>
            <w:r>
              <w:rPr>
                <w:rFonts w:ascii="Arial" w:hAnsi="Arial"/>
              </w:rPr>
              <w:t>€ 40.000</w:t>
            </w:r>
          </w:p>
        </w:tc>
        <w:tc>
          <w:tcPr>
            <w:tcW w:w="2900" w:type="dxa"/>
          </w:tcPr>
          <w:p w14:paraId="7574B084" w14:textId="77777777" w:rsidR="00935D52" w:rsidRDefault="00F228B8">
            <w:pPr>
              <w:pStyle w:val="TableParagraph"/>
            </w:pPr>
            <w:r>
              <w:t>Altijd</w:t>
            </w:r>
          </w:p>
        </w:tc>
      </w:tr>
      <w:tr w:rsidR="00935D52" w14:paraId="2E1E2351" w14:textId="77777777">
        <w:trPr>
          <w:trHeight w:val="763"/>
        </w:trPr>
        <w:tc>
          <w:tcPr>
            <w:tcW w:w="3291" w:type="dxa"/>
          </w:tcPr>
          <w:p w14:paraId="7E73D3BA" w14:textId="77777777" w:rsidR="00935D52" w:rsidRDefault="00F228B8">
            <w:pPr>
              <w:pStyle w:val="TableParagraph"/>
              <w:ind w:left="110"/>
            </w:pPr>
            <w:r>
              <w:t>WW &lt; 1 jaar</w:t>
            </w:r>
          </w:p>
        </w:tc>
        <w:tc>
          <w:tcPr>
            <w:tcW w:w="2873" w:type="dxa"/>
          </w:tcPr>
          <w:p w14:paraId="3C8E90E3" w14:textId="77777777" w:rsidR="00935D52" w:rsidRDefault="00F228B8">
            <w:pPr>
              <w:pStyle w:val="TableParagraph"/>
            </w:pPr>
            <w:r>
              <w:rPr>
                <w:rFonts w:ascii="Arial" w:hAnsi="Arial"/>
              </w:rPr>
              <w:t xml:space="preserve">€ </w:t>
            </w:r>
            <w:r>
              <w:t>10.000</w:t>
            </w:r>
          </w:p>
        </w:tc>
        <w:tc>
          <w:tcPr>
            <w:tcW w:w="2900" w:type="dxa"/>
          </w:tcPr>
          <w:p w14:paraId="44593A4B" w14:textId="77777777" w:rsidR="00935D52" w:rsidRDefault="00F228B8">
            <w:pPr>
              <w:pStyle w:val="TableParagraph"/>
            </w:pPr>
            <w:r>
              <w:t>1 jaar</w:t>
            </w:r>
          </w:p>
        </w:tc>
      </w:tr>
      <w:tr w:rsidR="00935D52" w14:paraId="28DAEC3F" w14:textId="77777777">
        <w:trPr>
          <w:trHeight w:val="762"/>
        </w:trPr>
        <w:tc>
          <w:tcPr>
            <w:tcW w:w="3291" w:type="dxa"/>
          </w:tcPr>
          <w:p w14:paraId="553DAC9F" w14:textId="77777777" w:rsidR="00935D52" w:rsidRDefault="00F228B8">
            <w:pPr>
              <w:pStyle w:val="TableParagraph"/>
              <w:ind w:left="110"/>
            </w:pPr>
            <w:r>
              <w:t>WW &gt; 1 jaar</w:t>
            </w:r>
          </w:p>
        </w:tc>
        <w:tc>
          <w:tcPr>
            <w:tcW w:w="2873" w:type="dxa"/>
          </w:tcPr>
          <w:p w14:paraId="3A143391" w14:textId="77777777" w:rsidR="00935D52" w:rsidRDefault="00F228B8">
            <w:pPr>
              <w:pStyle w:val="TableParagraph"/>
            </w:pPr>
            <w:r>
              <w:rPr>
                <w:rFonts w:ascii="Arial" w:hAnsi="Arial"/>
              </w:rPr>
              <w:t xml:space="preserve">€ </w:t>
            </w:r>
            <w:r>
              <w:t>15.000</w:t>
            </w:r>
          </w:p>
        </w:tc>
        <w:tc>
          <w:tcPr>
            <w:tcW w:w="2900" w:type="dxa"/>
          </w:tcPr>
          <w:p w14:paraId="340B196B" w14:textId="77777777" w:rsidR="00935D52" w:rsidRDefault="00F228B8">
            <w:pPr>
              <w:pStyle w:val="TableParagraph"/>
            </w:pPr>
            <w:r>
              <w:t>2 jaar</w:t>
            </w:r>
          </w:p>
        </w:tc>
      </w:tr>
      <w:tr w:rsidR="00935D52" w14:paraId="00620CD5" w14:textId="77777777">
        <w:trPr>
          <w:trHeight w:val="496"/>
        </w:trPr>
        <w:tc>
          <w:tcPr>
            <w:tcW w:w="3291" w:type="dxa"/>
          </w:tcPr>
          <w:p w14:paraId="71A60693" w14:textId="77777777" w:rsidR="00935D52" w:rsidRDefault="00F228B8">
            <w:pPr>
              <w:pStyle w:val="TableParagraph"/>
              <w:spacing w:before="114"/>
              <w:ind w:left="110"/>
            </w:pPr>
            <w:r>
              <w:t>WIA/WAO</w:t>
            </w:r>
          </w:p>
        </w:tc>
        <w:tc>
          <w:tcPr>
            <w:tcW w:w="2873" w:type="dxa"/>
          </w:tcPr>
          <w:p w14:paraId="09571F81" w14:textId="77777777" w:rsidR="00935D52" w:rsidRDefault="00F228B8">
            <w:pPr>
              <w:pStyle w:val="TableParagraph"/>
              <w:spacing w:before="117"/>
              <w:rPr>
                <w:rFonts w:ascii="Arial" w:hAnsi="Arial"/>
              </w:rPr>
            </w:pPr>
            <w:r>
              <w:rPr>
                <w:rFonts w:ascii="Arial" w:hAnsi="Arial"/>
              </w:rPr>
              <w:t>€ 30.000</w:t>
            </w:r>
          </w:p>
        </w:tc>
        <w:tc>
          <w:tcPr>
            <w:tcW w:w="2900" w:type="dxa"/>
          </w:tcPr>
          <w:p w14:paraId="6E605321" w14:textId="77777777" w:rsidR="00935D52" w:rsidRDefault="00F228B8">
            <w:pPr>
              <w:pStyle w:val="TableParagraph"/>
              <w:spacing w:before="114"/>
            </w:pPr>
            <w:r>
              <w:t>Altijd</w:t>
            </w:r>
          </w:p>
        </w:tc>
      </w:tr>
      <w:tr w:rsidR="00935D52" w14:paraId="02434E66" w14:textId="77777777">
        <w:trPr>
          <w:trHeight w:val="494"/>
        </w:trPr>
        <w:tc>
          <w:tcPr>
            <w:tcW w:w="3291" w:type="dxa"/>
          </w:tcPr>
          <w:p w14:paraId="4C92F3F6" w14:textId="77777777" w:rsidR="00935D52" w:rsidRDefault="00F228B8">
            <w:pPr>
              <w:pStyle w:val="TableParagraph"/>
              <w:ind w:left="110"/>
            </w:pPr>
            <w:r>
              <w:t>Wajong</w:t>
            </w:r>
          </w:p>
        </w:tc>
        <w:tc>
          <w:tcPr>
            <w:tcW w:w="2873" w:type="dxa"/>
          </w:tcPr>
          <w:p w14:paraId="3CA60121" w14:textId="77777777" w:rsidR="00935D52" w:rsidRDefault="00F228B8">
            <w:pPr>
              <w:pStyle w:val="TableParagraph"/>
              <w:spacing w:before="115"/>
              <w:rPr>
                <w:rFonts w:ascii="Arial" w:hAnsi="Arial"/>
              </w:rPr>
            </w:pPr>
            <w:r>
              <w:rPr>
                <w:rFonts w:ascii="Arial" w:hAnsi="Arial"/>
              </w:rPr>
              <w:t>€ 35.000</w:t>
            </w:r>
          </w:p>
        </w:tc>
        <w:tc>
          <w:tcPr>
            <w:tcW w:w="2900" w:type="dxa"/>
          </w:tcPr>
          <w:p w14:paraId="47863245" w14:textId="77777777" w:rsidR="00935D52" w:rsidRDefault="00F228B8">
            <w:pPr>
              <w:pStyle w:val="TableParagraph"/>
            </w:pPr>
            <w:r>
              <w:t>Altijd</w:t>
            </w:r>
          </w:p>
        </w:tc>
      </w:tr>
      <w:tr w:rsidR="00935D52" w14:paraId="546DB7A6" w14:textId="77777777">
        <w:trPr>
          <w:trHeight w:val="762"/>
        </w:trPr>
        <w:tc>
          <w:tcPr>
            <w:tcW w:w="3291" w:type="dxa"/>
          </w:tcPr>
          <w:p w14:paraId="6B233D8C" w14:textId="77777777" w:rsidR="00935D52" w:rsidRDefault="00F228B8">
            <w:pPr>
              <w:pStyle w:val="TableParagraph"/>
              <w:ind w:left="110" w:right="930"/>
            </w:pPr>
            <w:r>
              <w:t>WSW (detachering en/of diensten)</w:t>
            </w:r>
          </w:p>
        </w:tc>
        <w:tc>
          <w:tcPr>
            <w:tcW w:w="2873" w:type="dxa"/>
          </w:tcPr>
          <w:p w14:paraId="41FD214B" w14:textId="77777777" w:rsidR="00935D52" w:rsidRDefault="00F228B8">
            <w:pPr>
              <w:pStyle w:val="TableParagraph"/>
              <w:spacing w:before="115"/>
              <w:rPr>
                <w:rFonts w:ascii="Arial" w:hAnsi="Arial"/>
              </w:rPr>
            </w:pPr>
            <w:r>
              <w:rPr>
                <w:rFonts w:ascii="Arial" w:hAnsi="Arial"/>
              </w:rPr>
              <w:t>€ facturen</w:t>
            </w:r>
          </w:p>
        </w:tc>
        <w:tc>
          <w:tcPr>
            <w:tcW w:w="2900" w:type="dxa"/>
          </w:tcPr>
          <w:p w14:paraId="26F30759" w14:textId="77777777" w:rsidR="00935D52" w:rsidRDefault="00935D52">
            <w:pPr>
              <w:pStyle w:val="TableParagraph"/>
              <w:spacing w:before="0"/>
              <w:ind w:left="0"/>
              <w:rPr>
                <w:rFonts w:ascii="Times New Roman"/>
              </w:rPr>
            </w:pPr>
          </w:p>
        </w:tc>
      </w:tr>
      <w:tr w:rsidR="00935D52" w14:paraId="18314748" w14:textId="77777777">
        <w:trPr>
          <w:trHeight w:val="763"/>
        </w:trPr>
        <w:tc>
          <w:tcPr>
            <w:tcW w:w="3291" w:type="dxa"/>
          </w:tcPr>
          <w:p w14:paraId="102B3EBD" w14:textId="77777777" w:rsidR="00935D52" w:rsidRDefault="00F228B8">
            <w:pPr>
              <w:pStyle w:val="TableParagraph"/>
              <w:ind w:left="110" w:right="77"/>
            </w:pPr>
            <w:r>
              <w:t>WSW (in dienst nemen: valt onder doelgroepregister/banenafspraak)</w:t>
            </w:r>
          </w:p>
        </w:tc>
        <w:tc>
          <w:tcPr>
            <w:tcW w:w="2873" w:type="dxa"/>
          </w:tcPr>
          <w:p w14:paraId="66128D8F" w14:textId="77777777" w:rsidR="00935D52" w:rsidRDefault="00F228B8">
            <w:pPr>
              <w:pStyle w:val="TableParagraph"/>
            </w:pPr>
            <w:r>
              <w:t>Betaalde rekening</w:t>
            </w:r>
          </w:p>
        </w:tc>
        <w:tc>
          <w:tcPr>
            <w:tcW w:w="2900" w:type="dxa"/>
          </w:tcPr>
          <w:p w14:paraId="70CD89ED" w14:textId="77777777" w:rsidR="00935D52" w:rsidRDefault="00935D52">
            <w:pPr>
              <w:pStyle w:val="TableParagraph"/>
              <w:spacing w:before="0"/>
              <w:ind w:left="0"/>
              <w:rPr>
                <w:rFonts w:ascii="Times New Roman"/>
              </w:rPr>
            </w:pPr>
          </w:p>
        </w:tc>
      </w:tr>
    </w:tbl>
    <w:p w14:paraId="35884423" w14:textId="77777777" w:rsidR="00935D52" w:rsidRDefault="00935D52">
      <w:pPr>
        <w:rPr>
          <w:rFonts w:ascii="Times New Roman"/>
        </w:rPr>
        <w:sectPr w:rsidR="00935D52">
          <w:pgSz w:w="11910" w:h="16840"/>
          <w:pgMar w:top="1780" w:right="1300" w:bottom="360" w:left="1300" w:header="1318" w:footer="162" w:gutter="0"/>
          <w:cols w:space="708"/>
        </w:sectPr>
      </w:pPr>
    </w:p>
    <w:p w14:paraId="47AAC848" w14:textId="77777777" w:rsidR="00935D52" w:rsidRDefault="00935D52">
      <w:pPr>
        <w:pStyle w:val="Plattetekst"/>
        <w:rPr>
          <w:sz w:val="20"/>
        </w:rPr>
      </w:pPr>
    </w:p>
    <w:p w14:paraId="7DD25CA0" w14:textId="77777777" w:rsidR="00935D52" w:rsidRDefault="00935D52">
      <w:pPr>
        <w:pStyle w:val="Plattetekst"/>
        <w:rPr>
          <w:sz w:val="20"/>
        </w:rPr>
      </w:pPr>
    </w:p>
    <w:p w14:paraId="0A386A9A" w14:textId="77777777" w:rsidR="00935D52" w:rsidRDefault="00935D52">
      <w:pPr>
        <w:pStyle w:val="Plattetekst"/>
        <w:rPr>
          <w:sz w:val="20"/>
        </w:rPr>
      </w:pPr>
    </w:p>
    <w:p w14:paraId="315E4ED1" w14:textId="77777777" w:rsidR="00935D52" w:rsidRDefault="00935D52">
      <w:pPr>
        <w:pStyle w:val="Plattetekst"/>
        <w:spacing w:before="7"/>
        <w:rPr>
          <w:sz w:val="24"/>
        </w:rPr>
      </w:pPr>
    </w:p>
    <w:tbl>
      <w:tblPr>
        <w:tblStyle w:val="TableNormal"/>
        <w:tblW w:w="0" w:type="auto"/>
        <w:tblInd w:w="12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3291"/>
        <w:gridCol w:w="3241"/>
        <w:gridCol w:w="2532"/>
      </w:tblGrid>
      <w:tr w:rsidR="00935D52" w14:paraId="3E954670" w14:textId="77777777" w:rsidTr="002F4A18">
        <w:trPr>
          <w:trHeight w:val="762"/>
        </w:trPr>
        <w:tc>
          <w:tcPr>
            <w:tcW w:w="3291" w:type="dxa"/>
          </w:tcPr>
          <w:p w14:paraId="0A027C99" w14:textId="77777777" w:rsidR="00935D52" w:rsidRDefault="00F228B8">
            <w:pPr>
              <w:pStyle w:val="TableParagraph"/>
              <w:ind w:left="110" w:right="818"/>
            </w:pPr>
            <w:r>
              <w:t>Leerling BBL niveau 1 en 2 (leerbaan)*</w:t>
            </w:r>
          </w:p>
        </w:tc>
        <w:tc>
          <w:tcPr>
            <w:tcW w:w="3241" w:type="dxa"/>
          </w:tcPr>
          <w:p w14:paraId="1C72B6CD" w14:textId="77777777" w:rsidR="00935D52" w:rsidRDefault="00F228B8">
            <w:pPr>
              <w:pStyle w:val="TableParagraph"/>
            </w:pPr>
            <w:r>
              <w:rPr>
                <w:rFonts w:ascii="Arial" w:hAnsi="Arial"/>
              </w:rPr>
              <w:t xml:space="preserve">€ </w:t>
            </w:r>
            <w:r>
              <w:t>20.000,-/jaar</w:t>
            </w:r>
          </w:p>
        </w:tc>
        <w:tc>
          <w:tcPr>
            <w:tcW w:w="2532" w:type="dxa"/>
          </w:tcPr>
          <w:p w14:paraId="77DB994E" w14:textId="77777777" w:rsidR="00935D52" w:rsidRDefault="00F228B8">
            <w:pPr>
              <w:pStyle w:val="TableParagraph"/>
            </w:pPr>
            <w:r>
              <w:t>Opleidingsperiode</w:t>
            </w:r>
          </w:p>
        </w:tc>
      </w:tr>
      <w:tr w:rsidR="00935D52" w14:paraId="0048C2D0" w14:textId="77777777" w:rsidTr="002F4A18">
        <w:trPr>
          <w:trHeight w:val="762"/>
        </w:trPr>
        <w:tc>
          <w:tcPr>
            <w:tcW w:w="3291" w:type="dxa"/>
          </w:tcPr>
          <w:p w14:paraId="7FBC0F53" w14:textId="77777777" w:rsidR="00935D52" w:rsidRDefault="00F228B8">
            <w:pPr>
              <w:pStyle w:val="TableParagraph"/>
              <w:ind w:left="110" w:right="933"/>
            </w:pPr>
            <w:r>
              <w:t>Leerling BBL niveau 3 + 4 (leerwerkbaan)</w:t>
            </w:r>
          </w:p>
        </w:tc>
        <w:tc>
          <w:tcPr>
            <w:tcW w:w="3241" w:type="dxa"/>
          </w:tcPr>
          <w:p w14:paraId="6CA4DEC8" w14:textId="77777777" w:rsidR="00935D52" w:rsidRDefault="00F228B8">
            <w:pPr>
              <w:pStyle w:val="TableParagraph"/>
            </w:pPr>
            <w:r>
              <w:rPr>
                <w:rFonts w:ascii="Arial" w:hAnsi="Arial"/>
              </w:rPr>
              <w:t>€ 15.000,</w:t>
            </w:r>
            <w:r>
              <w:t>-/jaar</w:t>
            </w:r>
          </w:p>
        </w:tc>
        <w:tc>
          <w:tcPr>
            <w:tcW w:w="2532" w:type="dxa"/>
          </w:tcPr>
          <w:p w14:paraId="0C0393C6" w14:textId="77777777" w:rsidR="00935D52" w:rsidRDefault="00F228B8">
            <w:pPr>
              <w:pStyle w:val="TableParagraph"/>
            </w:pPr>
            <w:r>
              <w:t>Opleidingsperiode</w:t>
            </w:r>
          </w:p>
        </w:tc>
      </w:tr>
      <w:tr w:rsidR="00935D52" w14:paraId="28913416" w14:textId="77777777" w:rsidTr="002F4A18">
        <w:trPr>
          <w:trHeight w:val="763"/>
        </w:trPr>
        <w:tc>
          <w:tcPr>
            <w:tcW w:w="3291" w:type="dxa"/>
          </w:tcPr>
          <w:p w14:paraId="02665BAA" w14:textId="77777777" w:rsidR="00935D52" w:rsidRDefault="00F228B8">
            <w:pPr>
              <w:pStyle w:val="TableParagraph"/>
              <w:ind w:left="110" w:right="207"/>
            </w:pPr>
            <w:r>
              <w:t>Leerling BOL (stage) MBO-niveau 1 en 2</w:t>
            </w:r>
          </w:p>
        </w:tc>
        <w:tc>
          <w:tcPr>
            <w:tcW w:w="3241" w:type="dxa"/>
          </w:tcPr>
          <w:p w14:paraId="2BD741C8" w14:textId="77777777" w:rsidR="00935D52" w:rsidRDefault="00F228B8">
            <w:pPr>
              <w:pStyle w:val="TableParagraph"/>
            </w:pPr>
            <w:r>
              <w:rPr>
                <w:rFonts w:ascii="Arial" w:hAnsi="Arial"/>
              </w:rPr>
              <w:t>€ 7.500,</w:t>
            </w:r>
            <w:r>
              <w:t>-/jaar</w:t>
            </w:r>
          </w:p>
        </w:tc>
        <w:tc>
          <w:tcPr>
            <w:tcW w:w="2532" w:type="dxa"/>
          </w:tcPr>
          <w:p w14:paraId="7C036045" w14:textId="77777777" w:rsidR="00935D52" w:rsidRDefault="00F228B8">
            <w:pPr>
              <w:pStyle w:val="TableParagraph"/>
            </w:pPr>
            <w:r>
              <w:t>Opleidingsperiode</w:t>
            </w:r>
          </w:p>
        </w:tc>
      </w:tr>
      <w:tr w:rsidR="00935D52" w14:paraId="5A7DE827" w14:textId="77777777" w:rsidTr="002F4A18">
        <w:trPr>
          <w:trHeight w:val="762"/>
        </w:trPr>
        <w:tc>
          <w:tcPr>
            <w:tcW w:w="3291" w:type="dxa"/>
          </w:tcPr>
          <w:p w14:paraId="6587F958" w14:textId="77777777" w:rsidR="00935D52" w:rsidRDefault="00F228B8">
            <w:pPr>
              <w:pStyle w:val="TableParagraph"/>
              <w:ind w:left="110" w:right="77"/>
            </w:pPr>
            <w:r>
              <w:t xml:space="preserve">Leerling BOL (stage) MBO </w:t>
            </w:r>
            <w:r>
              <w:rPr>
                <w:rFonts w:ascii="Arial" w:hAnsi="Arial"/>
              </w:rPr>
              <w:t>–</w:t>
            </w:r>
            <w:r>
              <w:t>niveau 3 + 4 (leerwerkbaan)</w:t>
            </w:r>
          </w:p>
        </w:tc>
        <w:tc>
          <w:tcPr>
            <w:tcW w:w="3241" w:type="dxa"/>
          </w:tcPr>
          <w:p w14:paraId="2C759E81" w14:textId="77777777" w:rsidR="00935D52" w:rsidRDefault="00F228B8">
            <w:pPr>
              <w:pStyle w:val="TableParagraph"/>
            </w:pPr>
            <w:r>
              <w:rPr>
                <w:rFonts w:ascii="Arial" w:hAnsi="Arial"/>
              </w:rPr>
              <w:t>€ 5.000,</w:t>
            </w:r>
            <w:r>
              <w:t>-/ jaar</w:t>
            </w:r>
          </w:p>
        </w:tc>
        <w:tc>
          <w:tcPr>
            <w:tcW w:w="2532" w:type="dxa"/>
          </w:tcPr>
          <w:p w14:paraId="374E862B" w14:textId="77777777" w:rsidR="00935D52" w:rsidRDefault="00F228B8">
            <w:pPr>
              <w:pStyle w:val="TableParagraph"/>
            </w:pPr>
            <w:r>
              <w:t>Opleidingsperiode</w:t>
            </w:r>
          </w:p>
        </w:tc>
      </w:tr>
      <w:tr w:rsidR="00935D52" w14:paraId="2F291BCC" w14:textId="77777777" w:rsidTr="002F4A18">
        <w:trPr>
          <w:trHeight w:val="1031"/>
        </w:trPr>
        <w:tc>
          <w:tcPr>
            <w:tcW w:w="3291" w:type="dxa"/>
          </w:tcPr>
          <w:p w14:paraId="2B3FF36A" w14:textId="77777777" w:rsidR="00935D52" w:rsidRDefault="00F228B8">
            <w:pPr>
              <w:pStyle w:val="TableParagraph"/>
              <w:ind w:left="110" w:right="384"/>
            </w:pPr>
            <w:r>
              <w:t>Leerling VSO/Praktijkonderwijs (AO na uitstroom)</w:t>
            </w:r>
          </w:p>
        </w:tc>
        <w:tc>
          <w:tcPr>
            <w:tcW w:w="3241" w:type="dxa"/>
          </w:tcPr>
          <w:p w14:paraId="4F69FBC7" w14:textId="77777777" w:rsidR="00935D52" w:rsidRDefault="00F228B8">
            <w:pPr>
              <w:pStyle w:val="TableParagraph"/>
              <w:spacing w:before="115"/>
              <w:rPr>
                <w:rFonts w:ascii="Arial" w:hAnsi="Arial"/>
              </w:rPr>
            </w:pPr>
            <w:r>
              <w:rPr>
                <w:rFonts w:ascii="Arial" w:hAnsi="Arial"/>
              </w:rPr>
              <w:t>€ 25.000</w:t>
            </w:r>
          </w:p>
        </w:tc>
        <w:tc>
          <w:tcPr>
            <w:tcW w:w="2532" w:type="dxa"/>
          </w:tcPr>
          <w:p w14:paraId="2FECEC11" w14:textId="77777777" w:rsidR="00935D52" w:rsidRDefault="00F228B8">
            <w:pPr>
              <w:pStyle w:val="TableParagraph"/>
            </w:pPr>
            <w:r>
              <w:t>4 jaar</w:t>
            </w:r>
          </w:p>
        </w:tc>
      </w:tr>
      <w:tr w:rsidR="00935D52" w14:paraId="29F2DC6A" w14:textId="77777777" w:rsidTr="002F4A18">
        <w:trPr>
          <w:trHeight w:val="762"/>
        </w:trPr>
        <w:tc>
          <w:tcPr>
            <w:tcW w:w="3291" w:type="dxa"/>
          </w:tcPr>
          <w:p w14:paraId="571C2FDC" w14:textId="77777777" w:rsidR="00935D52" w:rsidRDefault="00F228B8">
            <w:pPr>
              <w:pStyle w:val="TableParagraph"/>
              <w:ind w:left="110" w:right="419"/>
            </w:pPr>
            <w:r>
              <w:t>Leerling VSO Praktijkonderwijs (stage)</w:t>
            </w:r>
          </w:p>
        </w:tc>
        <w:tc>
          <w:tcPr>
            <w:tcW w:w="3241" w:type="dxa"/>
          </w:tcPr>
          <w:p w14:paraId="6F64E116" w14:textId="77777777" w:rsidR="00935D52" w:rsidRDefault="00F228B8">
            <w:pPr>
              <w:pStyle w:val="TableParagraph"/>
            </w:pPr>
            <w:r>
              <w:rPr>
                <w:rFonts w:ascii="Arial" w:hAnsi="Arial"/>
              </w:rPr>
              <w:t>€ 5.000,</w:t>
            </w:r>
            <w:r>
              <w:t>-</w:t>
            </w:r>
          </w:p>
        </w:tc>
        <w:tc>
          <w:tcPr>
            <w:tcW w:w="2532" w:type="dxa"/>
          </w:tcPr>
          <w:p w14:paraId="0C1C04DA" w14:textId="77777777" w:rsidR="00935D52" w:rsidRDefault="00F228B8">
            <w:pPr>
              <w:pStyle w:val="TableParagraph"/>
            </w:pPr>
            <w:r>
              <w:t>Opleidingsperiode</w:t>
            </w:r>
          </w:p>
        </w:tc>
      </w:tr>
      <w:tr w:rsidR="00935D52" w14:paraId="3B82DF17" w14:textId="77777777" w:rsidTr="002F4A18">
        <w:trPr>
          <w:trHeight w:val="496"/>
        </w:trPr>
        <w:tc>
          <w:tcPr>
            <w:tcW w:w="3291" w:type="dxa"/>
          </w:tcPr>
          <w:p w14:paraId="64FE9158" w14:textId="77777777" w:rsidR="00935D52" w:rsidRDefault="00F228B8">
            <w:pPr>
              <w:pStyle w:val="TableParagraph"/>
              <w:ind w:left="110"/>
            </w:pPr>
            <w:r>
              <w:t>Werkervaringsplek *</w:t>
            </w:r>
          </w:p>
        </w:tc>
        <w:tc>
          <w:tcPr>
            <w:tcW w:w="3241" w:type="dxa"/>
          </w:tcPr>
          <w:p w14:paraId="151AB7B6" w14:textId="77777777" w:rsidR="00935D52" w:rsidRDefault="00F228B8">
            <w:pPr>
              <w:pStyle w:val="TableParagraph"/>
            </w:pPr>
            <w:r>
              <w:rPr>
                <w:rFonts w:ascii="Arial" w:hAnsi="Arial"/>
              </w:rPr>
              <w:t>€ 750,</w:t>
            </w:r>
            <w:r>
              <w:t>- / per maand</w:t>
            </w:r>
          </w:p>
        </w:tc>
        <w:tc>
          <w:tcPr>
            <w:tcW w:w="2532" w:type="dxa"/>
          </w:tcPr>
          <w:p w14:paraId="3D067352" w14:textId="77777777" w:rsidR="00935D52" w:rsidRDefault="00F228B8">
            <w:pPr>
              <w:pStyle w:val="TableParagraph"/>
            </w:pPr>
            <w:r>
              <w:t>6 maanden</w:t>
            </w:r>
          </w:p>
        </w:tc>
      </w:tr>
      <w:tr w:rsidR="00935D52" w14:paraId="227B1451" w14:textId="77777777" w:rsidTr="002F4A18">
        <w:trPr>
          <w:trHeight w:val="1297"/>
        </w:trPr>
        <w:tc>
          <w:tcPr>
            <w:tcW w:w="3291" w:type="dxa"/>
          </w:tcPr>
          <w:p w14:paraId="26B54814" w14:textId="77777777" w:rsidR="00935D52" w:rsidRDefault="00F228B8">
            <w:pPr>
              <w:pStyle w:val="TableParagraph"/>
              <w:ind w:left="110" w:right="555"/>
            </w:pPr>
            <w:r>
              <w:t>Jongeren (tot 27 jaar) zonder startkwalificatie en exgedetineerden, aangemerkt als NUG</w:t>
            </w:r>
          </w:p>
        </w:tc>
        <w:tc>
          <w:tcPr>
            <w:tcW w:w="3241" w:type="dxa"/>
          </w:tcPr>
          <w:p w14:paraId="139AEF20" w14:textId="77777777" w:rsidR="00935D52" w:rsidRDefault="00F228B8">
            <w:pPr>
              <w:pStyle w:val="TableParagraph"/>
            </w:pPr>
            <w:r>
              <w:rPr>
                <w:rFonts w:ascii="Arial" w:hAnsi="Arial"/>
              </w:rPr>
              <w:t>€ 10.000,</w:t>
            </w:r>
            <w:r>
              <w:t>-</w:t>
            </w:r>
          </w:p>
        </w:tc>
        <w:tc>
          <w:tcPr>
            <w:tcW w:w="2532" w:type="dxa"/>
          </w:tcPr>
          <w:p w14:paraId="39D45985" w14:textId="77777777" w:rsidR="00935D52" w:rsidRDefault="00F228B8">
            <w:pPr>
              <w:pStyle w:val="TableParagraph"/>
            </w:pPr>
            <w:r>
              <w:t>2 jaar</w:t>
            </w:r>
          </w:p>
        </w:tc>
      </w:tr>
      <w:tr w:rsidR="00935D52" w14:paraId="3A6EEED0" w14:textId="77777777" w:rsidTr="002F4A18">
        <w:trPr>
          <w:trHeight w:val="1300"/>
        </w:trPr>
        <w:tc>
          <w:tcPr>
            <w:tcW w:w="3291" w:type="dxa"/>
          </w:tcPr>
          <w:p w14:paraId="66C72876" w14:textId="77777777" w:rsidR="00935D52" w:rsidRDefault="00F228B8">
            <w:pPr>
              <w:pStyle w:val="TableParagraph"/>
              <w:spacing w:before="114"/>
              <w:ind w:left="110" w:right="113"/>
            </w:pPr>
            <w:r>
              <w:t>MVO activiteiten (als invulling door plaatsingen uit doelgroepen, zoals hierboven bedoeld, niet mogelijk is.)</w:t>
            </w:r>
          </w:p>
        </w:tc>
        <w:tc>
          <w:tcPr>
            <w:tcW w:w="3241" w:type="dxa"/>
          </w:tcPr>
          <w:p w14:paraId="01682A30" w14:textId="77777777" w:rsidR="00935D52" w:rsidRDefault="00F228B8">
            <w:pPr>
              <w:pStyle w:val="TableParagraph"/>
              <w:spacing w:before="114"/>
            </w:pPr>
            <w:r>
              <w:rPr>
                <w:rFonts w:ascii="Arial" w:hAnsi="Arial"/>
              </w:rPr>
              <w:t>€ 100,</w:t>
            </w:r>
            <w:r>
              <w:t>- per uur</w:t>
            </w:r>
          </w:p>
        </w:tc>
        <w:tc>
          <w:tcPr>
            <w:tcW w:w="2532" w:type="dxa"/>
          </w:tcPr>
          <w:p w14:paraId="14271575" w14:textId="77777777" w:rsidR="00935D52" w:rsidRDefault="00935D52">
            <w:pPr>
              <w:pStyle w:val="TableParagraph"/>
              <w:spacing w:before="0"/>
              <w:ind w:left="0"/>
              <w:rPr>
                <w:rFonts w:ascii="Times New Roman"/>
              </w:rPr>
            </w:pPr>
          </w:p>
        </w:tc>
      </w:tr>
      <w:tr w:rsidR="00935D52" w14:paraId="4146D09E" w14:textId="77777777" w:rsidTr="002F4A18">
        <w:trPr>
          <w:trHeight w:val="765"/>
        </w:trPr>
        <w:tc>
          <w:tcPr>
            <w:tcW w:w="3291" w:type="dxa"/>
          </w:tcPr>
          <w:p w14:paraId="4CCC8794" w14:textId="77777777" w:rsidR="00935D52" w:rsidRDefault="00F228B8">
            <w:pPr>
              <w:pStyle w:val="TableParagraph"/>
              <w:spacing w:before="115"/>
              <w:ind w:left="110"/>
            </w:pPr>
            <w:r>
              <w:t>Aanbieden vast dienstverband</w:t>
            </w:r>
          </w:p>
        </w:tc>
        <w:tc>
          <w:tcPr>
            <w:tcW w:w="3241" w:type="dxa"/>
          </w:tcPr>
          <w:p w14:paraId="5D7A0B09" w14:textId="76C62111" w:rsidR="00935D52" w:rsidRPr="002F4A18" w:rsidRDefault="002F4A18">
            <w:pPr>
              <w:pStyle w:val="TableParagraph"/>
              <w:spacing w:before="117" w:line="237" w:lineRule="auto"/>
              <w:ind w:right="1357"/>
              <w:rPr>
                <w:rFonts w:ascii="Arial" w:hAnsi="Arial" w:cs="Arial"/>
              </w:rPr>
            </w:pPr>
            <w:r w:rsidRPr="002F4A18">
              <w:rPr>
                <w:rFonts w:ascii="Arial" w:hAnsi="Arial" w:cs="Arial"/>
              </w:rPr>
              <w:t xml:space="preserve">€ 10.000,- extra </w:t>
            </w:r>
          </w:p>
        </w:tc>
        <w:tc>
          <w:tcPr>
            <w:tcW w:w="2532" w:type="dxa"/>
          </w:tcPr>
          <w:p w14:paraId="2E06430B" w14:textId="70617C18" w:rsidR="00935D52" w:rsidRDefault="00F228B8">
            <w:pPr>
              <w:pStyle w:val="TableParagraph"/>
              <w:spacing w:before="115"/>
            </w:pPr>
            <w:r>
              <w:t>Eenmalig</w:t>
            </w:r>
            <w:r w:rsidR="002F4A18">
              <w:t xml:space="preserve">/ naar rato </w:t>
            </w:r>
          </w:p>
        </w:tc>
      </w:tr>
      <w:tr w:rsidR="00935D52" w14:paraId="1B33F9C9" w14:textId="77777777" w:rsidTr="002F4A18">
        <w:trPr>
          <w:trHeight w:val="493"/>
        </w:trPr>
        <w:tc>
          <w:tcPr>
            <w:tcW w:w="3291" w:type="dxa"/>
          </w:tcPr>
          <w:p w14:paraId="54BE0C26" w14:textId="77777777" w:rsidR="00935D52" w:rsidRDefault="00F228B8">
            <w:pPr>
              <w:pStyle w:val="TableParagraph"/>
              <w:ind w:left="110"/>
            </w:pPr>
            <w:r>
              <w:t>Werklozen &gt; 50 jaar</w:t>
            </w:r>
          </w:p>
        </w:tc>
        <w:tc>
          <w:tcPr>
            <w:tcW w:w="3241" w:type="dxa"/>
          </w:tcPr>
          <w:p w14:paraId="19E4E3FA" w14:textId="77777777" w:rsidR="00935D52" w:rsidRDefault="00F228B8">
            <w:pPr>
              <w:pStyle w:val="TableParagraph"/>
            </w:pPr>
            <w:r>
              <w:rPr>
                <w:rFonts w:ascii="Arial" w:hAnsi="Arial"/>
              </w:rPr>
              <w:t>€ 5.000,</w:t>
            </w:r>
            <w:r>
              <w:t>- extra</w:t>
            </w:r>
          </w:p>
        </w:tc>
        <w:tc>
          <w:tcPr>
            <w:tcW w:w="2532" w:type="dxa"/>
          </w:tcPr>
          <w:p w14:paraId="7D0A9CF2" w14:textId="77777777" w:rsidR="00935D52" w:rsidRDefault="00F228B8">
            <w:pPr>
              <w:pStyle w:val="TableParagraph"/>
            </w:pPr>
            <w:r>
              <w:t>Eenmalig/naar rato</w:t>
            </w:r>
          </w:p>
        </w:tc>
      </w:tr>
      <w:tr w:rsidR="00935D52" w14:paraId="7523EFCA" w14:textId="77777777" w:rsidTr="002F4A18">
        <w:trPr>
          <w:trHeight w:val="494"/>
        </w:trPr>
        <w:tc>
          <w:tcPr>
            <w:tcW w:w="3291" w:type="dxa"/>
          </w:tcPr>
          <w:p w14:paraId="34024FE3" w14:textId="77777777" w:rsidR="00935D52" w:rsidRDefault="00F228B8">
            <w:pPr>
              <w:pStyle w:val="TableParagraph"/>
              <w:ind w:left="110"/>
            </w:pPr>
            <w:r>
              <w:t>Statushouders</w:t>
            </w:r>
          </w:p>
        </w:tc>
        <w:tc>
          <w:tcPr>
            <w:tcW w:w="3241" w:type="dxa"/>
          </w:tcPr>
          <w:p w14:paraId="57BF9653" w14:textId="77777777" w:rsidR="00935D52" w:rsidRDefault="00F228B8">
            <w:pPr>
              <w:pStyle w:val="TableParagraph"/>
            </w:pPr>
            <w:r>
              <w:rPr>
                <w:rFonts w:ascii="Arial" w:hAnsi="Arial"/>
              </w:rPr>
              <w:t>€ 5.000,</w:t>
            </w:r>
            <w:r>
              <w:t>- extra</w:t>
            </w:r>
          </w:p>
        </w:tc>
        <w:tc>
          <w:tcPr>
            <w:tcW w:w="2532" w:type="dxa"/>
          </w:tcPr>
          <w:p w14:paraId="6BF6C657" w14:textId="77777777" w:rsidR="00935D52" w:rsidRDefault="00F228B8">
            <w:pPr>
              <w:pStyle w:val="TableParagraph"/>
            </w:pPr>
            <w:r>
              <w:t>Eenmalig/naar rato</w:t>
            </w:r>
          </w:p>
        </w:tc>
      </w:tr>
    </w:tbl>
    <w:p w14:paraId="7EB2FFB5" w14:textId="77777777" w:rsidR="00935D52" w:rsidRDefault="00935D52">
      <w:pPr>
        <w:pStyle w:val="Plattetekst"/>
        <w:spacing w:before="7"/>
        <w:rPr>
          <w:sz w:val="25"/>
        </w:rPr>
      </w:pPr>
    </w:p>
    <w:p w14:paraId="3408AF2D" w14:textId="77777777" w:rsidR="00935D52" w:rsidRDefault="00F228B8" w:rsidP="001F432B">
      <w:pPr>
        <w:pStyle w:val="Plattetekst"/>
        <w:spacing w:before="56"/>
        <w:ind w:left="116" w:right="573"/>
      </w:pPr>
      <w:r>
        <w:t>Tarieven zijn all-inclusive, incl. begeleidingskosten en werkgeverslasten. In geval van overlap telt de hoogste waarde.</w:t>
      </w:r>
    </w:p>
    <w:p w14:paraId="4C3524E4" w14:textId="77777777" w:rsidR="00935D52" w:rsidRDefault="00F228B8" w:rsidP="001F432B">
      <w:pPr>
        <w:pStyle w:val="Plattetekst"/>
        <w:spacing w:before="1"/>
        <w:ind w:left="116"/>
      </w:pPr>
      <w:r>
        <w:t>WSW en Wajong: wetgeving van voor 01-01-2015.</w:t>
      </w:r>
    </w:p>
    <w:p w14:paraId="2DD52CF9" w14:textId="77777777" w:rsidR="00935D52" w:rsidRDefault="00F228B8" w:rsidP="001F432B">
      <w:pPr>
        <w:pStyle w:val="Lijstalinea"/>
        <w:numPr>
          <w:ilvl w:val="0"/>
          <w:numId w:val="3"/>
        </w:numPr>
        <w:tabs>
          <w:tab w:val="left" w:pos="277"/>
        </w:tabs>
        <w:ind w:right="931" w:firstLine="0"/>
      </w:pPr>
      <w:r>
        <w:t>Deze activiteit kan alleen worden opgenomen indien de duur van de arbeidsovereenkomst overeenkomt met de eisen die de opleiding aan een overeenkomst</w:t>
      </w:r>
      <w:r>
        <w:rPr>
          <w:spacing w:val="-11"/>
        </w:rPr>
        <w:t xml:space="preserve"> </w:t>
      </w:r>
      <w:r>
        <w:t>stelt.</w:t>
      </w:r>
    </w:p>
    <w:p w14:paraId="662B26BE" w14:textId="77777777" w:rsidR="00935D52" w:rsidRDefault="00F228B8" w:rsidP="001F432B">
      <w:pPr>
        <w:pStyle w:val="Lijstalinea"/>
        <w:numPr>
          <w:ilvl w:val="0"/>
          <w:numId w:val="3"/>
        </w:numPr>
        <w:tabs>
          <w:tab w:val="left" w:pos="277"/>
        </w:tabs>
        <w:spacing w:before="0"/>
        <w:ind w:left="277"/>
      </w:pPr>
      <w:r>
        <w:t>Bij werkervaringsplekken gaat het om kandidaten met een grote afstand tot de arbeidsmarkt.</w:t>
      </w:r>
      <w:r>
        <w:rPr>
          <w:spacing w:val="-29"/>
        </w:rPr>
        <w:t xml:space="preserve"> </w:t>
      </w:r>
      <w:r>
        <w:t>Dit</w:t>
      </w:r>
    </w:p>
    <w:p w14:paraId="207A4282" w14:textId="77777777" w:rsidR="00935D52" w:rsidRDefault="00935D52">
      <w:pPr>
        <w:spacing w:line="267" w:lineRule="exact"/>
        <w:sectPr w:rsidR="00935D52">
          <w:pgSz w:w="11910" w:h="16840"/>
          <w:pgMar w:top="1780" w:right="1300" w:bottom="360" w:left="1300" w:header="1318" w:footer="162" w:gutter="0"/>
          <w:cols w:space="708"/>
        </w:sectPr>
      </w:pPr>
    </w:p>
    <w:p w14:paraId="0D5635E5" w14:textId="77777777" w:rsidR="00935D52" w:rsidRDefault="00935D52">
      <w:pPr>
        <w:pStyle w:val="Plattetekst"/>
        <w:rPr>
          <w:sz w:val="20"/>
        </w:rPr>
      </w:pPr>
    </w:p>
    <w:p w14:paraId="3F5E3C4D" w14:textId="77777777" w:rsidR="00935D52" w:rsidRDefault="00935D52">
      <w:pPr>
        <w:pStyle w:val="Plattetekst"/>
        <w:rPr>
          <w:sz w:val="20"/>
        </w:rPr>
      </w:pPr>
    </w:p>
    <w:p w14:paraId="1D3C32F6" w14:textId="77777777" w:rsidR="00935D52" w:rsidRDefault="00935D52">
      <w:pPr>
        <w:pStyle w:val="Plattetekst"/>
        <w:rPr>
          <w:sz w:val="20"/>
        </w:rPr>
      </w:pPr>
    </w:p>
    <w:p w14:paraId="297BCACE" w14:textId="77777777" w:rsidR="00935D52" w:rsidRDefault="00935D52">
      <w:pPr>
        <w:pStyle w:val="Plattetekst"/>
        <w:spacing w:before="11"/>
        <w:rPr>
          <w:sz w:val="19"/>
        </w:rPr>
      </w:pPr>
    </w:p>
    <w:p w14:paraId="0D200699" w14:textId="77777777" w:rsidR="00935D52" w:rsidRDefault="00F228B8">
      <w:pPr>
        <w:pStyle w:val="Plattetekst"/>
        <w:spacing w:before="57" w:line="328" w:lineRule="auto"/>
        <w:ind w:left="116" w:right="1285"/>
      </w:pPr>
      <w:r>
        <w:t>in overleg met opdrachtgever. Het betreft hier maatwerk in overleg met de social return coördinator.</w:t>
      </w:r>
    </w:p>
    <w:p w14:paraId="20A9D32E" w14:textId="77777777" w:rsidR="00935D52" w:rsidRDefault="00935D52">
      <w:pPr>
        <w:pStyle w:val="Plattetekst"/>
        <w:spacing w:before="1"/>
        <w:rPr>
          <w:sz w:val="30"/>
        </w:rPr>
      </w:pPr>
    </w:p>
    <w:p w14:paraId="2E175D02" w14:textId="77777777" w:rsidR="00935D52" w:rsidRDefault="00F228B8">
      <w:pPr>
        <w:pStyle w:val="Kop1"/>
      </w:pPr>
      <w:r>
        <w:t>Toelichting op tabel:</w:t>
      </w:r>
    </w:p>
    <w:p w14:paraId="5157F2A3" w14:textId="77777777" w:rsidR="00935D52" w:rsidRDefault="00F228B8">
      <w:pPr>
        <w:pStyle w:val="Plattetekst"/>
        <w:spacing w:before="101" w:line="328" w:lineRule="auto"/>
        <w:ind w:left="116" w:right="3201"/>
      </w:pPr>
      <w:r>
        <w:t>WAO = uitkering via Wet op de Arbeidsongeschiktheidsverzekering WIA = Wet werk en inkomen naar arbeidsvermogen</w:t>
      </w:r>
    </w:p>
    <w:p w14:paraId="36043A0C" w14:textId="77777777" w:rsidR="00935D52" w:rsidRDefault="00F228B8">
      <w:pPr>
        <w:pStyle w:val="Plattetekst"/>
        <w:spacing w:before="1" w:line="328" w:lineRule="auto"/>
        <w:ind w:left="116" w:right="2902"/>
      </w:pPr>
      <w:r>
        <w:t>WAZ = Wet arbeidsongeschiktheidsverzekeringen zelfstandigen Wajong = Wet Arbeidsongeschiktheidsvoorziening Jonggehandicapten (allen voor jongeren die vóór 1-1-2015 hieronder vielen)</w:t>
      </w:r>
    </w:p>
    <w:p w14:paraId="5B33A83D" w14:textId="77777777" w:rsidR="00935D52" w:rsidRDefault="00F228B8">
      <w:pPr>
        <w:pStyle w:val="Plattetekst"/>
        <w:spacing w:before="3" w:line="328" w:lineRule="auto"/>
        <w:ind w:left="116" w:right="5320"/>
      </w:pPr>
      <w:r>
        <w:t>SW = uitkering via Sociale Werkvoorziening WW = Werkloosheidswet</w:t>
      </w:r>
    </w:p>
    <w:p w14:paraId="67CA09BE" w14:textId="77777777" w:rsidR="00935D52" w:rsidRDefault="00F228B8">
      <w:pPr>
        <w:pStyle w:val="Plattetekst"/>
        <w:spacing w:before="1"/>
        <w:ind w:left="116"/>
      </w:pPr>
      <w:r>
        <w:t>VSP/PRO = Voortgezet Speciaal Onderwijs / Praktijkonderwijs</w:t>
      </w:r>
    </w:p>
    <w:p w14:paraId="4CE4B935" w14:textId="1231B563" w:rsidR="00935D52" w:rsidRDefault="00F228B8">
      <w:pPr>
        <w:pStyle w:val="Plattetekst"/>
        <w:spacing w:before="99"/>
        <w:ind w:left="116"/>
      </w:pPr>
      <w:r>
        <w:t>BBL/BOL = Beroeps begeleidende Leerweg / Beroeps Opleidende Leerweg</w:t>
      </w:r>
    </w:p>
    <w:p w14:paraId="18086365" w14:textId="77777777" w:rsidR="001F432B" w:rsidRDefault="001F432B">
      <w:pPr>
        <w:pStyle w:val="Plattetekst"/>
        <w:spacing w:before="99"/>
        <w:ind w:left="116"/>
      </w:pPr>
    </w:p>
    <w:p w14:paraId="7DA1F167" w14:textId="77777777" w:rsidR="00935D52" w:rsidRDefault="00F228B8" w:rsidP="002F4A18">
      <w:pPr>
        <w:pStyle w:val="Kop1"/>
        <w:spacing w:before="101"/>
      </w:pPr>
      <w:r>
        <w:t>Aanvullende criteria:</w:t>
      </w:r>
    </w:p>
    <w:p w14:paraId="48B703BD" w14:textId="77777777" w:rsidR="00935D52" w:rsidRPr="001F432B" w:rsidRDefault="00F228B8" w:rsidP="002F4A18">
      <w:pPr>
        <w:pStyle w:val="Lijstalinea"/>
        <w:numPr>
          <w:ilvl w:val="0"/>
          <w:numId w:val="2"/>
        </w:numPr>
        <w:tabs>
          <w:tab w:val="left" w:pos="335"/>
        </w:tabs>
        <w:spacing w:before="10"/>
        <w:ind w:right="632" w:firstLine="0"/>
      </w:pPr>
      <w:r w:rsidRPr="001F432B">
        <w:t>Een medewerker mag (maximaal) 52 weken na laatst verkregen uitkering worden opgevoerd. Uitzonderingen hierop</w:t>
      </w:r>
      <w:r w:rsidRPr="001F432B">
        <w:rPr>
          <w:spacing w:val="-2"/>
        </w:rPr>
        <w:t xml:space="preserve"> </w:t>
      </w:r>
      <w:r w:rsidRPr="001F432B">
        <w:t>zijn;</w:t>
      </w:r>
    </w:p>
    <w:p w14:paraId="3017454C" w14:textId="77777777" w:rsidR="00935D52" w:rsidRPr="001F432B" w:rsidRDefault="00F228B8" w:rsidP="002F4A18">
      <w:pPr>
        <w:pStyle w:val="Lijstalinea"/>
        <w:numPr>
          <w:ilvl w:val="0"/>
          <w:numId w:val="1"/>
        </w:numPr>
        <w:tabs>
          <w:tab w:val="left" w:pos="235"/>
        </w:tabs>
        <w:spacing w:before="7"/>
        <w:ind w:right="1077" w:firstLine="0"/>
      </w:pPr>
      <w:r w:rsidRPr="001F432B">
        <w:t>Medewerkers uit de doelgroepen garantiebanen, WSW en WAJONG mogen altijd worden opgevoerd gedurende de looptijd van de</w:t>
      </w:r>
      <w:r w:rsidRPr="001F432B">
        <w:rPr>
          <w:spacing w:val="-11"/>
        </w:rPr>
        <w:t xml:space="preserve"> </w:t>
      </w:r>
      <w:r w:rsidRPr="001F432B">
        <w:t>overeenkomst.</w:t>
      </w:r>
    </w:p>
    <w:p w14:paraId="07CA5412" w14:textId="77777777" w:rsidR="00935D52" w:rsidRPr="001F432B" w:rsidRDefault="00F228B8" w:rsidP="002F4A18">
      <w:pPr>
        <w:pStyle w:val="Lijstalinea"/>
        <w:numPr>
          <w:ilvl w:val="0"/>
          <w:numId w:val="1"/>
        </w:numPr>
        <w:tabs>
          <w:tab w:val="left" w:pos="235"/>
        </w:tabs>
        <w:ind w:left="234" w:hanging="119"/>
      </w:pPr>
      <w:r w:rsidRPr="001F432B">
        <w:t>BBL en BOL- leerlingen t/m niveau 2 mogen gedurende hun studieperiode opgevoerd</w:t>
      </w:r>
      <w:r w:rsidRPr="001F432B">
        <w:rPr>
          <w:spacing w:val="-15"/>
        </w:rPr>
        <w:t xml:space="preserve"> </w:t>
      </w:r>
      <w:r w:rsidRPr="001F432B">
        <w:t>worden.</w:t>
      </w:r>
    </w:p>
    <w:p w14:paraId="7807F9BF" w14:textId="77777777" w:rsidR="00935D52" w:rsidRPr="001F432B" w:rsidRDefault="00F228B8" w:rsidP="002F4A18">
      <w:pPr>
        <w:pStyle w:val="Lijstalinea"/>
        <w:numPr>
          <w:ilvl w:val="0"/>
          <w:numId w:val="2"/>
        </w:numPr>
        <w:tabs>
          <w:tab w:val="left" w:pos="335"/>
        </w:tabs>
        <w:spacing w:before="101"/>
        <w:ind w:right="204" w:firstLine="0"/>
      </w:pPr>
      <w:r w:rsidRPr="001F432B">
        <w:t>Uren van medewerkers mogen opgevoerd worden gedurende de looptijd van de overeenkomst/project. Indien er een raamovereenkomst afgesloten wordt kan er in overleg bepaald worden dat de social return verplichting een beperkte periode na afloop van het contract kan doorlopen.</w:t>
      </w:r>
    </w:p>
    <w:p w14:paraId="650511F7" w14:textId="77777777" w:rsidR="00935D52" w:rsidRPr="001F432B" w:rsidRDefault="00F228B8" w:rsidP="002F4A18">
      <w:pPr>
        <w:pStyle w:val="Lijstalinea"/>
        <w:numPr>
          <w:ilvl w:val="0"/>
          <w:numId w:val="2"/>
        </w:numPr>
        <w:tabs>
          <w:tab w:val="left" w:pos="335"/>
        </w:tabs>
        <w:ind w:left="334"/>
      </w:pPr>
      <w:r w:rsidRPr="001F432B">
        <w:t>Per week mag er per medewerker maximaal 40 uur opgevoerd</w:t>
      </w:r>
      <w:r w:rsidRPr="001F432B">
        <w:rPr>
          <w:spacing w:val="-19"/>
        </w:rPr>
        <w:t xml:space="preserve"> </w:t>
      </w:r>
      <w:r w:rsidRPr="001F432B">
        <w:t>worden.</w:t>
      </w:r>
    </w:p>
    <w:p w14:paraId="0E8F1B0F" w14:textId="77777777" w:rsidR="00935D52" w:rsidRPr="001F432B" w:rsidRDefault="00F228B8" w:rsidP="002F4A18">
      <w:pPr>
        <w:pStyle w:val="Lijstalinea"/>
        <w:numPr>
          <w:ilvl w:val="0"/>
          <w:numId w:val="2"/>
        </w:numPr>
        <w:tabs>
          <w:tab w:val="left" w:pos="335"/>
        </w:tabs>
        <w:spacing w:before="102"/>
        <w:ind w:right="416" w:firstLine="0"/>
      </w:pPr>
      <w:r w:rsidRPr="001F432B">
        <w:t>Ter controle van de inzet van stagiaires dient de opdrachtnemer een door de school erkende en ondertekende stage overeenkomst te</w:t>
      </w:r>
      <w:r w:rsidRPr="001F432B">
        <w:rPr>
          <w:spacing w:val="-10"/>
        </w:rPr>
        <w:t xml:space="preserve"> </w:t>
      </w:r>
      <w:r w:rsidRPr="001F432B">
        <w:t>overleggen.</w:t>
      </w:r>
    </w:p>
    <w:p w14:paraId="230DB843" w14:textId="77777777" w:rsidR="00935D52" w:rsidRPr="001F432B" w:rsidRDefault="00F228B8" w:rsidP="002F4A18">
      <w:pPr>
        <w:pStyle w:val="Lijstalinea"/>
        <w:numPr>
          <w:ilvl w:val="0"/>
          <w:numId w:val="2"/>
        </w:numPr>
        <w:tabs>
          <w:tab w:val="left" w:pos="335"/>
        </w:tabs>
        <w:ind w:right="232" w:firstLine="0"/>
      </w:pPr>
      <w:r w:rsidRPr="001F432B">
        <w:t>Bij opdrachtwaarden met een contract waarde groter dan of gelijk aan € 500.000,- mag de invulling van de social return verplichting door middel van inzet van leerlingen/scholieren, maximaal 50%</w:t>
      </w:r>
      <w:r w:rsidRPr="001F432B">
        <w:rPr>
          <w:spacing w:val="1"/>
        </w:rPr>
        <w:t xml:space="preserve"> </w:t>
      </w:r>
      <w:r w:rsidRPr="001F432B">
        <w:t>zijn.</w:t>
      </w:r>
    </w:p>
    <w:p w14:paraId="616C1972" w14:textId="77777777" w:rsidR="00935D52" w:rsidRDefault="00935D52">
      <w:pPr>
        <w:pStyle w:val="Plattetekst"/>
        <w:spacing w:before="4"/>
        <w:rPr>
          <w:sz w:val="16"/>
        </w:rPr>
      </w:pPr>
      <w:bookmarkStart w:id="0" w:name="_GoBack"/>
      <w:bookmarkEnd w:id="0"/>
    </w:p>
    <w:p w14:paraId="0B1916C4" w14:textId="3E00E152" w:rsidR="00935D52" w:rsidRDefault="006706F3">
      <w:pPr>
        <w:pStyle w:val="Plattetekst"/>
        <w:ind w:left="116"/>
      </w:pPr>
      <w:r>
        <w:t>Ad.2</w:t>
      </w:r>
      <w:r w:rsidR="00F228B8">
        <w:t>: Opdracht sociale werkvoorziening</w:t>
      </w:r>
    </w:p>
    <w:p w14:paraId="5C8B0357" w14:textId="77777777" w:rsidR="00935D52" w:rsidRDefault="00F228B8">
      <w:pPr>
        <w:pStyle w:val="Plattetekst"/>
        <w:spacing w:before="99"/>
        <w:ind w:left="116" w:right="182"/>
      </w:pPr>
      <w:r>
        <w:t>Opdrachtnemer kan ook door middel van het plaatsen van een opdracht bij een sociale werkvoorziening invulling geven aan zijn/haar social return verplichting. Denk hierbij aan het plaatsen van een opdracht bij een bedrijf voor sociale werkvoorziening of ook wel sociale werkplaats genoemd, (bijvoorbeeld Lucrato).</w:t>
      </w:r>
    </w:p>
    <w:p w14:paraId="5C0C0BE7" w14:textId="77777777" w:rsidR="00935D52" w:rsidRDefault="00935D52">
      <w:pPr>
        <w:pStyle w:val="Plattetekst"/>
      </w:pPr>
    </w:p>
    <w:p w14:paraId="55317AF4" w14:textId="77777777" w:rsidR="00935D52" w:rsidRDefault="00935D52">
      <w:pPr>
        <w:pStyle w:val="Plattetekst"/>
        <w:spacing w:before="6"/>
        <w:rPr>
          <w:sz w:val="16"/>
        </w:rPr>
      </w:pPr>
    </w:p>
    <w:p w14:paraId="6646BAE7" w14:textId="77777777" w:rsidR="00935D52" w:rsidRDefault="00F228B8">
      <w:pPr>
        <w:pStyle w:val="Plattetekst"/>
        <w:ind w:left="116"/>
      </w:pPr>
      <w:r>
        <w:t>1.1. REGISTRATIE SOCIAL RETURN VERPLICHTING</w:t>
      </w:r>
    </w:p>
    <w:p w14:paraId="427D2F12" w14:textId="146217A4" w:rsidR="00935D52" w:rsidRDefault="00F228B8">
      <w:pPr>
        <w:pStyle w:val="Plattetekst"/>
        <w:spacing w:before="101"/>
        <w:ind w:left="116" w:right="390"/>
      </w:pPr>
      <w:r>
        <w:lastRenderedPageBreak/>
        <w:t xml:space="preserve">De opdrachtgever stelt toegang tot het registratiesysteem WIZZR beschikbaar, waarin de opdrachtnemer de uren en bedragen voor de invulling van de social return verplichting dient bij te houden. Hiervoor dient de opdrachtnemer binnen zeven kalenderdagen na definitieve gunning contact op te nemen met de social return coördinator van gemeente </w:t>
      </w:r>
      <w:r w:rsidR="001F432B">
        <w:t>Heerde</w:t>
      </w:r>
      <w:r>
        <w:t>. Vervolgens ontvangt de opdrachtnemer een inlogcode en handleiding voor het registratiesysteem.</w:t>
      </w:r>
    </w:p>
    <w:p w14:paraId="5783A8BE" w14:textId="77777777" w:rsidR="00935D52" w:rsidRDefault="00F228B8">
      <w:pPr>
        <w:pStyle w:val="Plattetekst"/>
        <w:spacing w:before="99"/>
        <w:ind w:left="116" w:right="134"/>
        <w:jc w:val="both"/>
      </w:pPr>
      <w:r>
        <w:t>Aan de hand van het registratiesysteem wordt geregistreerd en gecontroleerd of aan de afgesproken social return verplichting voldaan wordt (op correcte wijze en volgens afspraak). Een inlogcode wordt alleen verstrekt aan de opdrachtnemer, die de opdracht gegund heeft gekregen.</w:t>
      </w:r>
    </w:p>
    <w:p w14:paraId="70ED6DBE" w14:textId="77777777" w:rsidR="00935D52" w:rsidRDefault="00F228B8">
      <w:pPr>
        <w:pStyle w:val="Plattetekst"/>
        <w:spacing w:before="100"/>
        <w:ind w:left="116" w:right="306"/>
      </w:pPr>
      <w:r>
        <w:t>De opdrachtnemer voert in het registratiesysteem de medewerkers op die werkzaamheden bij de opdrachtnemer uitvoeren in het kader van de social return verplichting. Is dit niet het geval, dan moet de opdrachtnemer aantonen dat de medewerker valt onder één van de doelgroepen. Dit kan bijvoorbeeld met een doelgroepenverklaring of een bewijs voor toekenning uitkering in combinatie met een loonstrook of arbeidsovereenkomst. Opdrachtgever controleert deze gegevens op doelgroep, uurtarief, startdatum en periode te werkstelling. Een kopie van de loonstrook en/of arbeidsovereenkomst kan ter controle opgevraagd worden.</w:t>
      </w:r>
    </w:p>
    <w:p w14:paraId="5F98015E" w14:textId="77777777" w:rsidR="00935D52" w:rsidRDefault="00F228B8">
      <w:pPr>
        <w:pStyle w:val="Plattetekst"/>
        <w:spacing w:before="100"/>
        <w:ind w:left="116" w:right="306"/>
      </w:pPr>
      <w:r>
        <w:t>Uren ter vervulling van de social return verplichting kan de opdrachtnemer per week, vier wekelijks of per maand invoeren, maar uiterlijk zes weken na de betreffende verloningsperiode.</w:t>
      </w:r>
    </w:p>
    <w:p w14:paraId="657949FD" w14:textId="77777777" w:rsidR="00935D52" w:rsidRDefault="00F228B8">
      <w:pPr>
        <w:pStyle w:val="Plattetekst"/>
        <w:spacing w:before="1"/>
        <w:ind w:left="116" w:right="212"/>
      </w:pPr>
      <w:r>
        <w:t>Opdrachtgever heeft het recht om de betreffende uren welke na de deadline van zes weken worden opgevoerd, niet mee te tellen voor de invulling van de social return verplichting. In het registratiesysteem is de realisatie ten opzichte van de social return verplichting inzichtelijk, deze kan de opdrachtnemer zelf volgen. Als er afwijkingen worden geconstateerd door opdrachtgever dan zal deze contact met de opdrachtnemer opnemen.</w:t>
      </w:r>
    </w:p>
    <w:p w14:paraId="79185CC0" w14:textId="77777777" w:rsidR="00935D52" w:rsidRDefault="00F228B8">
      <w:pPr>
        <w:pStyle w:val="Plattetekst"/>
        <w:spacing w:before="100"/>
        <w:ind w:left="116" w:right="102"/>
      </w:pPr>
      <w:r>
        <w:t>De opdrachtnemer is verwerkingsverantwoordelijke voor de verwerking van persoonsgegevens in het kader van de arbeidsrelatie die opdrachtnemer met een medewerker aangaat en de daaraan gekoppelde verplichting tot verstrekking van persoonsgegevens aan opdrachtgever in het kader van de social returnverplichting. Opdrachtnemer verklaart te voldoen aan de verplichtingen van d Algemene verordening gegevensbescherming en is in staat om dit aan te tonen. De verstrekking va persoonsgegevens vindt plaats door middel van de bovenomschreven procedure en met behulp van het registratiesysteem WIZZR.</w:t>
      </w:r>
    </w:p>
    <w:sectPr w:rsidR="00935D52">
      <w:pgSz w:w="11910" w:h="16840"/>
      <w:pgMar w:top="1780" w:right="1300" w:bottom="360" w:left="1300" w:header="1318" w:footer="16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866FB" w14:textId="77777777" w:rsidR="004908B5" w:rsidRDefault="00F228B8">
      <w:r>
        <w:separator/>
      </w:r>
    </w:p>
  </w:endnote>
  <w:endnote w:type="continuationSeparator" w:id="0">
    <w:p w14:paraId="79210287" w14:textId="77777777" w:rsidR="004908B5" w:rsidRDefault="00F2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rlito">
    <w:altName w:val="Calibri"/>
    <w:charset w:val="00"/>
    <w:family w:val="swiss"/>
    <w:pitch w:val="variable"/>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0742E" w14:textId="3432F72A" w:rsidR="00935D52" w:rsidRDefault="008B1DF9">
    <w:pPr>
      <w:pStyle w:val="Plattetekst"/>
      <w:spacing w:line="14" w:lineRule="auto"/>
      <w:rPr>
        <w:sz w:val="20"/>
      </w:rPr>
    </w:pPr>
    <w:r>
      <w:rPr>
        <w:noProof/>
        <w:lang w:eastAsia="nl-NL"/>
      </w:rPr>
      <mc:AlternateContent>
        <mc:Choice Requires="wps">
          <w:drawing>
            <wp:anchor distT="0" distB="0" distL="114300" distR="114300" simplePos="0" relativeHeight="251658240" behindDoc="1" locked="0" layoutInCell="1" allowOverlap="1" wp14:anchorId="27D8BDAD" wp14:editId="4AD04D51">
              <wp:simplePos x="0" y="0"/>
              <wp:positionH relativeFrom="page">
                <wp:posOffset>5970270</wp:posOffset>
              </wp:positionH>
              <wp:positionV relativeFrom="page">
                <wp:posOffset>10450195</wp:posOffset>
              </wp:positionV>
              <wp:extent cx="70548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15097" w14:textId="77777777" w:rsidR="00935D52" w:rsidRDefault="00F228B8">
                          <w:pPr>
                            <w:spacing w:before="15"/>
                            <w:ind w:left="20"/>
                            <w:rPr>
                              <w:rFonts w:ascii="Arial"/>
                              <w:b/>
                              <w:sz w:val="16"/>
                            </w:rPr>
                          </w:pPr>
                          <w:r>
                            <w:rPr>
                              <w:rFonts w:ascii="Arial"/>
                              <w:sz w:val="16"/>
                            </w:rPr>
                            <w:t xml:space="preserve">Pagina </w:t>
                          </w:r>
                          <w:r>
                            <w:fldChar w:fldCharType="begin"/>
                          </w:r>
                          <w:r>
                            <w:rPr>
                              <w:rFonts w:ascii="Arial"/>
                              <w:b/>
                              <w:sz w:val="16"/>
                            </w:rPr>
                            <w:instrText xml:space="preserve"> PAGE </w:instrText>
                          </w:r>
                          <w:r>
                            <w:fldChar w:fldCharType="separate"/>
                          </w:r>
                          <w:r w:rsidR="006706F3">
                            <w:rPr>
                              <w:rFonts w:ascii="Arial"/>
                              <w:b/>
                              <w:noProof/>
                              <w:sz w:val="16"/>
                            </w:rPr>
                            <w:t>4</w:t>
                          </w:r>
                          <w:r>
                            <w:fldChar w:fldCharType="end"/>
                          </w:r>
                          <w:r>
                            <w:rPr>
                              <w:rFonts w:ascii="Arial"/>
                              <w:b/>
                              <w:sz w:val="16"/>
                            </w:rPr>
                            <w:t xml:space="preserve"> </w:t>
                          </w:r>
                          <w:r>
                            <w:rPr>
                              <w:rFonts w:ascii="Arial"/>
                              <w:sz w:val="16"/>
                            </w:rPr>
                            <w:t xml:space="preserve">van </w:t>
                          </w:r>
                          <w:r>
                            <w:rPr>
                              <w:rFonts w:ascii="Arial"/>
                              <w:b/>
                              <w:sz w:val="16"/>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8BDAD" id="_x0000_t202" coordsize="21600,21600" o:spt="202" path="m,l,21600r21600,l21600,xe">
              <v:stroke joinstyle="miter"/>
              <v:path gradientshapeok="t" o:connecttype="rect"/>
            </v:shapetype>
            <v:shape id="Text Box 1" o:spid="_x0000_s1026" type="#_x0000_t202" style="position:absolute;margin-left:470.1pt;margin-top:822.85pt;width:55.55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" filled="f" stroked="f">
              <v:textbox inset="0,0,0,0">
                <w:txbxContent>
                  <w:p w14:paraId="40F15097" w14:textId="77777777" w:rsidR="00935D52" w:rsidRDefault="00F228B8">
                    <w:pPr>
                      <w:spacing w:before="15"/>
                      <w:ind w:left="20"/>
                      <w:rPr>
                        <w:rFonts w:ascii="Arial"/>
                        <w:b/>
                        <w:sz w:val="16"/>
                      </w:rPr>
                    </w:pPr>
                    <w:r>
                      <w:rPr>
                        <w:rFonts w:ascii="Arial"/>
                        <w:sz w:val="16"/>
                      </w:rPr>
                      <w:t xml:space="preserve">Pagina </w:t>
                    </w:r>
                    <w:r>
                      <w:fldChar w:fldCharType="begin"/>
                    </w:r>
                    <w:r>
                      <w:rPr>
                        <w:rFonts w:ascii="Arial"/>
                        <w:b/>
                        <w:sz w:val="16"/>
                      </w:rPr>
                      <w:instrText xml:space="preserve"> PAGE </w:instrText>
                    </w:r>
                    <w:r>
                      <w:fldChar w:fldCharType="separate"/>
                    </w:r>
                    <w:r w:rsidR="006706F3">
                      <w:rPr>
                        <w:rFonts w:ascii="Arial"/>
                        <w:b/>
                        <w:noProof/>
                        <w:sz w:val="16"/>
                      </w:rPr>
                      <w:t>4</w:t>
                    </w:r>
                    <w:r>
                      <w:fldChar w:fldCharType="end"/>
                    </w:r>
                    <w:r>
                      <w:rPr>
                        <w:rFonts w:ascii="Arial"/>
                        <w:b/>
                        <w:sz w:val="16"/>
                      </w:rPr>
                      <w:t xml:space="preserve"> </w:t>
                    </w:r>
                    <w:r>
                      <w:rPr>
                        <w:rFonts w:ascii="Arial"/>
                        <w:sz w:val="16"/>
                      </w:rPr>
                      <w:t xml:space="preserve">van </w:t>
                    </w:r>
                    <w:r>
                      <w:rPr>
                        <w:rFonts w:ascii="Arial"/>
                        <w:b/>
                        <w:sz w:val="16"/>
                      </w:rPr>
                      <w:t>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B3CE5" w14:textId="77777777" w:rsidR="004908B5" w:rsidRDefault="00F228B8">
      <w:r>
        <w:separator/>
      </w:r>
    </w:p>
  </w:footnote>
  <w:footnote w:type="continuationSeparator" w:id="0">
    <w:p w14:paraId="13572D5D" w14:textId="77777777" w:rsidR="004908B5" w:rsidRDefault="00F22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9CA5B" w14:textId="22972F5A" w:rsidR="00935D52" w:rsidRDefault="001F432B">
    <w:pPr>
      <w:pStyle w:val="Plattetekst"/>
      <w:spacing w:line="14" w:lineRule="auto"/>
      <w:rPr>
        <w:sz w:val="20"/>
      </w:rPr>
    </w:pPr>
    <w:r>
      <w:rPr>
        <w:noProof/>
        <w:lang w:eastAsia="nl-NL"/>
      </w:rPr>
      <w:drawing>
        <wp:inline distT="0" distB="0" distL="0" distR="0" wp14:anchorId="6A897ACC" wp14:editId="7F8EC136">
          <wp:extent cx="2857500" cy="1238250"/>
          <wp:effectExtent l="0" t="0" r="0" b="0"/>
          <wp:docPr id="3" name="Afbeelding 3" descr="Logo gemeente Heerde,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Heerde, ga naar de homep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1238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923"/>
    <w:multiLevelType w:val="hybridMultilevel"/>
    <w:tmpl w:val="6082D162"/>
    <w:lvl w:ilvl="0" w:tplc="5094AB24">
      <w:numFmt w:val="bullet"/>
      <w:lvlText w:val="-"/>
      <w:lvlJc w:val="left"/>
      <w:pPr>
        <w:ind w:left="116" w:hanging="118"/>
      </w:pPr>
      <w:rPr>
        <w:rFonts w:ascii="Carlito" w:eastAsia="Carlito" w:hAnsi="Carlito" w:cs="Carlito" w:hint="default"/>
        <w:w w:val="100"/>
        <w:sz w:val="22"/>
        <w:szCs w:val="22"/>
        <w:lang w:val="nl-NL" w:eastAsia="en-US" w:bidi="ar-SA"/>
      </w:rPr>
    </w:lvl>
    <w:lvl w:ilvl="1" w:tplc="37726D1A">
      <w:numFmt w:val="bullet"/>
      <w:lvlText w:val="•"/>
      <w:lvlJc w:val="left"/>
      <w:pPr>
        <w:ind w:left="1038" w:hanging="118"/>
      </w:pPr>
      <w:rPr>
        <w:rFonts w:hint="default"/>
        <w:lang w:val="nl-NL" w:eastAsia="en-US" w:bidi="ar-SA"/>
      </w:rPr>
    </w:lvl>
    <w:lvl w:ilvl="2" w:tplc="1EDE7FD6">
      <w:numFmt w:val="bullet"/>
      <w:lvlText w:val="•"/>
      <w:lvlJc w:val="left"/>
      <w:pPr>
        <w:ind w:left="1957" w:hanging="118"/>
      </w:pPr>
      <w:rPr>
        <w:rFonts w:hint="default"/>
        <w:lang w:val="nl-NL" w:eastAsia="en-US" w:bidi="ar-SA"/>
      </w:rPr>
    </w:lvl>
    <w:lvl w:ilvl="3" w:tplc="AB8806DA">
      <w:numFmt w:val="bullet"/>
      <w:lvlText w:val="•"/>
      <w:lvlJc w:val="left"/>
      <w:pPr>
        <w:ind w:left="2875" w:hanging="118"/>
      </w:pPr>
      <w:rPr>
        <w:rFonts w:hint="default"/>
        <w:lang w:val="nl-NL" w:eastAsia="en-US" w:bidi="ar-SA"/>
      </w:rPr>
    </w:lvl>
    <w:lvl w:ilvl="4" w:tplc="27680EA4">
      <w:numFmt w:val="bullet"/>
      <w:lvlText w:val="•"/>
      <w:lvlJc w:val="left"/>
      <w:pPr>
        <w:ind w:left="3794" w:hanging="118"/>
      </w:pPr>
      <w:rPr>
        <w:rFonts w:hint="default"/>
        <w:lang w:val="nl-NL" w:eastAsia="en-US" w:bidi="ar-SA"/>
      </w:rPr>
    </w:lvl>
    <w:lvl w:ilvl="5" w:tplc="EBB4121A">
      <w:numFmt w:val="bullet"/>
      <w:lvlText w:val="•"/>
      <w:lvlJc w:val="left"/>
      <w:pPr>
        <w:ind w:left="4713" w:hanging="118"/>
      </w:pPr>
      <w:rPr>
        <w:rFonts w:hint="default"/>
        <w:lang w:val="nl-NL" w:eastAsia="en-US" w:bidi="ar-SA"/>
      </w:rPr>
    </w:lvl>
    <w:lvl w:ilvl="6" w:tplc="D338A87E">
      <w:numFmt w:val="bullet"/>
      <w:lvlText w:val="•"/>
      <w:lvlJc w:val="left"/>
      <w:pPr>
        <w:ind w:left="5631" w:hanging="118"/>
      </w:pPr>
      <w:rPr>
        <w:rFonts w:hint="default"/>
        <w:lang w:val="nl-NL" w:eastAsia="en-US" w:bidi="ar-SA"/>
      </w:rPr>
    </w:lvl>
    <w:lvl w:ilvl="7" w:tplc="764264BC">
      <w:numFmt w:val="bullet"/>
      <w:lvlText w:val="•"/>
      <w:lvlJc w:val="left"/>
      <w:pPr>
        <w:ind w:left="6550" w:hanging="118"/>
      </w:pPr>
      <w:rPr>
        <w:rFonts w:hint="default"/>
        <w:lang w:val="nl-NL" w:eastAsia="en-US" w:bidi="ar-SA"/>
      </w:rPr>
    </w:lvl>
    <w:lvl w:ilvl="8" w:tplc="E3864E28">
      <w:numFmt w:val="bullet"/>
      <w:lvlText w:val="•"/>
      <w:lvlJc w:val="left"/>
      <w:pPr>
        <w:ind w:left="7469" w:hanging="118"/>
      </w:pPr>
      <w:rPr>
        <w:rFonts w:hint="default"/>
        <w:lang w:val="nl-NL" w:eastAsia="en-US" w:bidi="ar-SA"/>
      </w:rPr>
    </w:lvl>
  </w:abstractNum>
  <w:abstractNum w:abstractNumId="1" w15:restartNumberingAfterBreak="0">
    <w:nsid w:val="19021D39"/>
    <w:multiLevelType w:val="hybridMultilevel"/>
    <w:tmpl w:val="8FE252F8"/>
    <w:lvl w:ilvl="0" w:tplc="83B08EA0">
      <w:start w:val="1"/>
      <w:numFmt w:val="decimal"/>
      <w:lvlText w:val="%1."/>
      <w:lvlJc w:val="left"/>
      <w:pPr>
        <w:ind w:left="334" w:hanging="219"/>
        <w:jc w:val="left"/>
      </w:pPr>
      <w:rPr>
        <w:rFonts w:ascii="Carlito" w:eastAsia="Carlito" w:hAnsi="Carlito" w:cs="Carlito" w:hint="default"/>
        <w:w w:val="100"/>
        <w:sz w:val="22"/>
        <w:szCs w:val="22"/>
        <w:lang w:val="nl-NL" w:eastAsia="en-US" w:bidi="ar-SA"/>
      </w:rPr>
    </w:lvl>
    <w:lvl w:ilvl="1" w:tplc="F76A317E">
      <w:numFmt w:val="bullet"/>
      <w:lvlText w:val="•"/>
      <w:lvlJc w:val="left"/>
      <w:pPr>
        <w:ind w:left="1236" w:hanging="219"/>
      </w:pPr>
      <w:rPr>
        <w:rFonts w:hint="default"/>
        <w:lang w:val="nl-NL" w:eastAsia="en-US" w:bidi="ar-SA"/>
      </w:rPr>
    </w:lvl>
    <w:lvl w:ilvl="2" w:tplc="28B884CC">
      <w:numFmt w:val="bullet"/>
      <w:lvlText w:val="•"/>
      <w:lvlJc w:val="left"/>
      <w:pPr>
        <w:ind w:left="2133" w:hanging="219"/>
      </w:pPr>
      <w:rPr>
        <w:rFonts w:hint="default"/>
        <w:lang w:val="nl-NL" w:eastAsia="en-US" w:bidi="ar-SA"/>
      </w:rPr>
    </w:lvl>
    <w:lvl w:ilvl="3" w:tplc="017E87EE">
      <w:numFmt w:val="bullet"/>
      <w:lvlText w:val="•"/>
      <w:lvlJc w:val="left"/>
      <w:pPr>
        <w:ind w:left="3029" w:hanging="219"/>
      </w:pPr>
      <w:rPr>
        <w:rFonts w:hint="default"/>
        <w:lang w:val="nl-NL" w:eastAsia="en-US" w:bidi="ar-SA"/>
      </w:rPr>
    </w:lvl>
    <w:lvl w:ilvl="4" w:tplc="2986742A">
      <w:numFmt w:val="bullet"/>
      <w:lvlText w:val="•"/>
      <w:lvlJc w:val="left"/>
      <w:pPr>
        <w:ind w:left="3926" w:hanging="219"/>
      </w:pPr>
      <w:rPr>
        <w:rFonts w:hint="default"/>
        <w:lang w:val="nl-NL" w:eastAsia="en-US" w:bidi="ar-SA"/>
      </w:rPr>
    </w:lvl>
    <w:lvl w:ilvl="5" w:tplc="DEECBAC8">
      <w:numFmt w:val="bullet"/>
      <w:lvlText w:val="•"/>
      <w:lvlJc w:val="left"/>
      <w:pPr>
        <w:ind w:left="4823" w:hanging="219"/>
      </w:pPr>
      <w:rPr>
        <w:rFonts w:hint="default"/>
        <w:lang w:val="nl-NL" w:eastAsia="en-US" w:bidi="ar-SA"/>
      </w:rPr>
    </w:lvl>
    <w:lvl w:ilvl="6" w:tplc="1D189012">
      <w:numFmt w:val="bullet"/>
      <w:lvlText w:val="•"/>
      <w:lvlJc w:val="left"/>
      <w:pPr>
        <w:ind w:left="5719" w:hanging="219"/>
      </w:pPr>
      <w:rPr>
        <w:rFonts w:hint="default"/>
        <w:lang w:val="nl-NL" w:eastAsia="en-US" w:bidi="ar-SA"/>
      </w:rPr>
    </w:lvl>
    <w:lvl w:ilvl="7" w:tplc="89DC65AC">
      <w:numFmt w:val="bullet"/>
      <w:lvlText w:val="•"/>
      <w:lvlJc w:val="left"/>
      <w:pPr>
        <w:ind w:left="6616" w:hanging="219"/>
      </w:pPr>
      <w:rPr>
        <w:rFonts w:hint="default"/>
        <w:lang w:val="nl-NL" w:eastAsia="en-US" w:bidi="ar-SA"/>
      </w:rPr>
    </w:lvl>
    <w:lvl w:ilvl="8" w:tplc="DA92A89E">
      <w:numFmt w:val="bullet"/>
      <w:lvlText w:val="•"/>
      <w:lvlJc w:val="left"/>
      <w:pPr>
        <w:ind w:left="7513" w:hanging="219"/>
      </w:pPr>
      <w:rPr>
        <w:rFonts w:hint="default"/>
        <w:lang w:val="nl-NL" w:eastAsia="en-US" w:bidi="ar-SA"/>
      </w:rPr>
    </w:lvl>
  </w:abstractNum>
  <w:abstractNum w:abstractNumId="2" w15:restartNumberingAfterBreak="0">
    <w:nsid w:val="5C90420D"/>
    <w:multiLevelType w:val="hybridMultilevel"/>
    <w:tmpl w:val="80A01E6C"/>
    <w:lvl w:ilvl="0" w:tplc="8AD4882E">
      <w:start w:val="1"/>
      <w:numFmt w:val="decimal"/>
      <w:lvlText w:val="%1."/>
      <w:lvlJc w:val="left"/>
      <w:pPr>
        <w:ind w:left="116" w:hanging="219"/>
        <w:jc w:val="left"/>
      </w:pPr>
      <w:rPr>
        <w:rFonts w:hint="default"/>
        <w:w w:val="100"/>
        <w:lang w:val="nl-NL" w:eastAsia="en-US" w:bidi="ar-SA"/>
      </w:rPr>
    </w:lvl>
    <w:lvl w:ilvl="1" w:tplc="AC466A3E">
      <w:numFmt w:val="bullet"/>
      <w:lvlText w:val="•"/>
      <w:lvlJc w:val="left"/>
      <w:pPr>
        <w:ind w:left="1038" w:hanging="219"/>
      </w:pPr>
      <w:rPr>
        <w:rFonts w:hint="default"/>
        <w:lang w:val="nl-NL" w:eastAsia="en-US" w:bidi="ar-SA"/>
      </w:rPr>
    </w:lvl>
    <w:lvl w:ilvl="2" w:tplc="372CEBAC">
      <w:numFmt w:val="bullet"/>
      <w:lvlText w:val="•"/>
      <w:lvlJc w:val="left"/>
      <w:pPr>
        <w:ind w:left="1957" w:hanging="219"/>
      </w:pPr>
      <w:rPr>
        <w:rFonts w:hint="default"/>
        <w:lang w:val="nl-NL" w:eastAsia="en-US" w:bidi="ar-SA"/>
      </w:rPr>
    </w:lvl>
    <w:lvl w:ilvl="3" w:tplc="E4ECC15E">
      <w:numFmt w:val="bullet"/>
      <w:lvlText w:val="•"/>
      <w:lvlJc w:val="left"/>
      <w:pPr>
        <w:ind w:left="2875" w:hanging="219"/>
      </w:pPr>
      <w:rPr>
        <w:rFonts w:hint="default"/>
        <w:lang w:val="nl-NL" w:eastAsia="en-US" w:bidi="ar-SA"/>
      </w:rPr>
    </w:lvl>
    <w:lvl w:ilvl="4" w:tplc="BBE6F0DA">
      <w:numFmt w:val="bullet"/>
      <w:lvlText w:val="•"/>
      <w:lvlJc w:val="left"/>
      <w:pPr>
        <w:ind w:left="3794" w:hanging="219"/>
      </w:pPr>
      <w:rPr>
        <w:rFonts w:hint="default"/>
        <w:lang w:val="nl-NL" w:eastAsia="en-US" w:bidi="ar-SA"/>
      </w:rPr>
    </w:lvl>
    <w:lvl w:ilvl="5" w:tplc="6A9EAC9C">
      <w:numFmt w:val="bullet"/>
      <w:lvlText w:val="•"/>
      <w:lvlJc w:val="left"/>
      <w:pPr>
        <w:ind w:left="4713" w:hanging="219"/>
      </w:pPr>
      <w:rPr>
        <w:rFonts w:hint="default"/>
        <w:lang w:val="nl-NL" w:eastAsia="en-US" w:bidi="ar-SA"/>
      </w:rPr>
    </w:lvl>
    <w:lvl w:ilvl="6" w:tplc="6F86C570">
      <w:numFmt w:val="bullet"/>
      <w:lvlText w:val="•"/>
      <w:lvlJc w:val="left"/>
      <w:pPr>
        <w:ind w:left="5631" w:hanging="219"/>
      </w:pPr>
      <w:rPr>
        <w:rFonts w:hint="default"/>
        <w:lang w:val="nl-NL" w:eastAsia="en-US" w:bidi="ar-SA"/>
      </w:rPr>
    </w:lvl>
    <w:lvl w:ilvl="7" w:tplc="F5C2DC9E">
      <w:numFmt w:val="bullet"/>
      <w:lvlText w:val="•"/>
      <w:lvlJc w:val="left"/>
      <w:pPr>
        <w:ind w:left="6550" w:hanging="219"/>
      </w:pPr>
      <w:rPr>
        <w:rFonts w:hint="default"/>
        <w:lang w:val="nl-NL" w:eastAsia="en-US" w:bidi="ar-SA"/>
      </w:rPr>
    </w:lvl>
    <w:lvl w:ilvl="8" w:tplc="1B6423CE">
      <w:numFmt w:val="bullet"/>
      <w:lvlText w:val="•"/>
      <w:lvlJc w:val="left"/>
      <w:pPr>
        <w:ind w:left="7469" w:hanging="219"/>
      </w:pPr>
      <w:rPr>
        <w:rFonts w:hint="default"/>
        <w:lang w:val="nl-NL" w:eastAsia="en-US" w:bidi="ar-SA"/>
      </w:rPr>
    </w:lvl>
  </w:abstractNum>
  <w:abstractNum w:abstractNumId="3" w15:restartNumberingAfterBreak="0">
    <w:nsid w:val="79F633C3"/>
    <w:multiLevelType w:val="hybridMultilevel"/>
    <w:tmpl w:val="FD0A149A"/>
    <w:lvl w:ilvl="0" w:tplc="D3B43C7C">
      <w:numFmt w:val="bullet"/>
      <w:lvlText w:val="*"/>
      <w:lvlJc w:val="left"/>
      <w:pPr>
        <w:ind w:left="116" w:hanging="161"/>
      </w:pPr>
      <w:rPr>
        <w:rFonts w:ascii="Carlito" w:eastAsia="Carlito" w:hAnsi="Carlito" w:cs="Carlito" w:hint="default"/>
        <w:w w:val="100"/>
        <w:sz w:val="22"/>
        <w:szCs w:val="22"/>
        <w:lang w:val="nl-NL" w:eastAsia="en-US" w:bidi="ar-SA"/>
      </w:rPr>
    </w:lvl>
    <w:lvl w:ilvl="1" w:tplc="D7E881B8">
      <w:numFmt w:val="bullet"/>
      <w:lvlText w:val="•"/>
      <w:lvlJc w:val="left"/>
      <w:pPr>
        <w:ind w:left="1038" w:hanging="161"/>
      </w:pPr>
      <w:rPr>
        <w:rFonts w:hint="default"/>
        <w:lang w:val="nl-NL" w:eastAsia="en-US" w:bidi="ar-SA"/>
      </w:rPr>
    </w:lvl>
    <w:lvl w:ilvl="2" w:tplc="D7DA4818">
      <w:numFmt w:val="bullet"/>
      <w:lvlText w:val="•"/>
      <w:lvlJc w:val="left"/>
      <w:pPr>
        <w:ind w:left="1957" w:hanging="161"/>
      </w:pPr>
      <w:rPr>
        <w:rFonts w:hint="default"/>
        <w:lang w:val="nl-NL" w:eastAsia="en-US" w:bidi="ar-SA"/>
      </w:rPr>
    </w:lvl>
    <w:lvl w:ilvl="3" w:tplc="56B0F87E">
      <w:numFmt w:val="bullet"/>
      <w:lvlText w:val="•"/>
      <w:lvlJc w:val="left"/>
      <w:pPr>
        <w:ind w:left="2875" w:hanging="161"/>
      </w:pPr>
      <w:rPr>
        <w:rFonts w:hint="default"/>
        <w:lang w:val="nl-NL" w:eastAsia="en-US" w:bidi="ar-SA"/>
      </w:rPr>
    </w:lvl>
    <w:lvl w:ilvl="4" w:tplc="AAF06078">
      <w:numFmt w:val="bullet"/>
      <w:lvlText w:val="•"/>
      <w:lvlJc w:val="left"/>
      <w:pPr>
        <w:ind w:left="3794" w:hanging="161"/>
      </w:pPr>
      <w:rPr>
        <w:rFonts w:hint="default"/>
        <w:lang w:val="nl-NL" w:eastAsia="en-US" w:bidi="ar-SA"/>
      </w:rPr>
    </w:lvl>
    <w:lvl w:ilvl="5" w:tplc="335CDBC6">
      <w:numFmt w:val="bullet"/>
      <w:lvlText w:val="•"/>
      <w:lvlJc w:val="left"/>
      <w:pPr>
        <w:ind w:left="4713" w:hanging="161"/>
      </w:pPr>
      <w:rPr>
        <w:rFonts w:hint="default"/>
        <w:lang w:val="nl-NL" w:eastAsia="en-US" w:bidi="ar-SA"/>
      </w:rPr>
    </w:lvl>
    <w:lvl w:ilvl="6" w:tplc="F7C251EA">
      <w:numFmt w:val="bullet"/>
      <w:lvlText w:val="•"/>
      <w:lvlJc w:val="left"/>
      <w:pPr>
        <w:ind w:left="5631" w:hanging="161"/>
      </w:pPr>
      <w:rPr>
        <w:rFonts w:hint="default"/>
        <w:lang w:val="nl-NL" w:eastAsia="en-US" w:bidi="ar-SA"/>
      </w:rPr>
    </w:lvl>
    <w:lvl w:ilvl="7" w:tplc="0F2A41D2">
      <w:numFmt w:val="bullet"/>
      <w:lvlText w:val="•"/>
      <w:lvlJc w:val="left"/>
      <w:pPr>
        <w:ind w:left="6550" w:hanging="161"/>
      </w:pPr>
      <w:rPr>
        <w:rFonts w:hint="default"/>
        <w:lang w:val="nl-NL" w:eastAsia="en-US" w:bidi="ar-SA"/>
      </w:rPr>
    </w:lvl>
    <w:lvl w:ilvl="8" w:tplc="900A4E9C">
      <w:numFmt w:val="bullet"/>
      <w:lvlText w:val="•"/>
      <w:lvlJc w:val="left"/>
      <w:pPr>
        <w:ind w:left="7469" w:hanging="161"/>
      </w:pPr>
      <w:rPr>
        <w:rFonts w:hint="default"/>
        <w:lang w:val="nl-NL"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D52"/>
    <w:rsid w:val="001F432B"/>
    <w:rsid w:val="002F4A18"/>
    <w:rsid w:val="004908B5"/>
    <w:rsid w:val="006706F3"/>
    <w:rsid w:val="008B1DF9"/>
    <w:rsid w:val="00935D52"/>
    <w:rsid w:val="00A05E0C"/>
    <w:rsid w:val="00F228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32B40"/>
  <w15:docId w15:val="{4C76101F-9A9E-497A-9551-DE974ADA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Carlito" w:eastAsia="Carlito" w:hAnsi="Carlito" w:cs="Carlito"/>
      <w:lang w:val="nl-NL"/>
    </w:rPr>
  </w:style>
  <w:style w:type="paragraph" w:styleId="Kop1">
    <w:name w:val="heading 1"/>
    <w:basedOn w:val="Standaard"/>
    <w:uiPriority w:val="9"/>
    <w:qFormat/>
    <w:pPr>
      <w:spacing w:before="1"/>
      <w:ind w:left="116"/>
      <w:outlineLvl w:val="0"/>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style>
  <w:style w:type="paragraph" w:styleId="Lijstalinea">
    <w:name w:val="List Paragraph"/>
    <w:basedOn w:val="Standaard"/>
    <w:uiPriority w:val="1"/>
    <w:qFormat/>
    <w:pPr>
      <w:spacing w:before="99"/>
      <w:ind w:left="116"/>
    </w:pPr>
  </w:style>
  <w:style w:type="paragraph" w:customStyle="1" w:styleId="TableParagraph">
    <w:name w:val="Table Paragraph"/>
    <w:basedOn w:val="Standaard"/>
    <w:uiPriority w:val="1"/>
    <w:qFormat/>
    <w:pPr>
      <w:spacing w:before="112"/>
      <w:ind w:left="107"/>
    </w:pPr>
  </w:style>
  <w:style w:type="paragraph" w:styleId="Koptekst">
    <w:name w:val="header"/>
    <w:basedOn w:val="Standaard"/>
    <w:link w:val="KoptekstChar"/>
    <w:uiPriority w:val="99"/>
    <w:unhideWhenUsed/>
    <w:rsid w:val="008B1DF9"/>
    <w:pPr>
      <w:tabs>
        <w:tab w:val="center" w:pos="4536"/>
        <w:tab w:val="right" w:pos="9072"/>
      </w:tabs>
    </w:pPr>
  </w:style>
  <w:style w:type="character" w:customStyle="1" w:styleId="KoptekstChar">
    <w:name w:val="Koptekst Char"/>
    <w:basedOn w:val="Standaardalinea-lettertype"/>
    <w:link w:val="Koptekst"/>
    <w:uiPriority w:val="99"/>
    <w:rsid w:val="008B1DF9"/>
    <w:rPr>
      <w:rFonts w:ascii="Carlito" w:eastAsia="Carlito" w:hAnsi="Carlito" w:cs="Carlito"/>
      <w:lang w:val="nl-NL"/>
    </w:rPr>
  </w:style>
  <w:style w:type="paragraph" w:styleId="Voettekst">
    <w:name w:val="footer"/>
    <w:basedOn w:val="Standaard"/>
    <w:link w:val="VoettekstChar"/>
    <w:uiPriority w:val="99"/>
    <w:unhideWhenUsed/>
    <w:rsid w:val="008B1DF9"/>
    <w:pPr>
      <w:tabs>
        <w:tab w:val="center" w:pos="4536"/>
        <w:tab w:val="right" w:pos="9072"/>
      </w:tabs>
    </w:pPr>
  </w:style>
  <w:style w:type="character" w:customStyle="1" w:styleId="VoettekstChar">
    <w:name w:val="Voettekst Char"/>
    <w:basedOn w:val="Standaardalinea-lettertype"/>
    <w:link w:val="Voettekst"/>
    <w:uiPriority w:val="99"/>
    <w:rsid w:val="008B1DF9"/>
    <w:rPr>
      <w:rFonts w:ascii="Carlito" w:eastAsia="Carlito" w:hAnsi="Carlito" w:cs="Carlito"/>
      <w:lang w:val="nl-NL"/>
    </w:rPr>
  </w:style>
  <w:style w:type="character" w:styleId="Hyperlink">
    <w:name w:val="Hyperlink"/>
    <w:basedOn w:val="Standaardalinea-lettertype"/>
    <w:uiPriority w:val="99"/>
    <w:unhideWhenUsed/>
    <w:rsid w:val="006706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kool@heerde.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28E8980D</Template>
  <TotalTime>0</TotalTime>
  <Pages>5</Pages>
  <Words>1521</Words>
  <Characters>8370</Characters>
  <Application>Microsoft Office Word</Application>
  <DocSecurity>4</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Gemeente Apeldoorn</Company>
  <LinksUpToDate>false</LinksUpToDate>
  <CharactersWithSpaces>9872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Ronkes Agerbeek, I.L. (Ilonka)</dc:creator>
  <cp:lastModifiedBy>Annemieke Kool</cp:lastModifiedBy>
  <cp:revision>2</cp:revision>
  <dcterms:created xsi:type="dcterms:W3CDTF">2022-03-01T09:17:00Z</dcterms:created>
  <dcterms:modified xsi:type="dcterms:W3CDTF">2022-03-01T09:17:00Z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2021-10-04T00:00:00Z</vt:filetime>
  </property>
  <property fmtid="{D5CDD505-2E9C-101B-9397-08002B2CF9AE}" pid="3" name="Creator">
    <vt:lpwstr>Microsoft® Word voor Microsoft 365</vt:lpwstr>
  </property>
  <property fmtid="{D5CDD505-2E9C-101B-9397-08002B2CF9AE}" pid="4" name="LastSaved">
    <vt:filetime>2022-03-01T00:00:00Z</vt:filetime>
  </property>
</Properties>
</file>